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20AF0798" w:rsidR="00F110CD" w:rsidRPr="00D02E74" w:rsidRDefault="00F110CD" w:rsidP="00803A0F">
      <w:pPr>
        <w:pStyle w:val="Header"/>
        <w:tabs>
          <w:tab w:val="right" w:pos="9639"/>
        </w:tabs>
        <w:rPr>
          <w:sz w:val="24"/>
          <w:szCs w:val="24"/>
          <w:lang w:val="en-GB"/>
        </w:rPr>
      </w:pPr>
      <w:bookmarkStart w:id="0" w:name="_Hlk37418177"/>
      <w:r w:rsidRPr="00D02E74">
        <w:rPr>
          <w:sz w:val="24"/>
          <w:szCs w:val="24"/>
          <w:lang w:val="en-GB"/>
        </w:rPr>
        <w:t>3GPP TSG RA</w:t>
      </w:r>
      <w:r w:rsidR="00BA1872" w:rsidRPr="00D02E74">
        <w:rPr>
          <w:sz w:val="24"/>
          <w:szCs w:val="24"/>
          <w:lang w:val="en-GB"/>
        </w:rPr>
        <w:t xml:space="preserve">N WG1 </w:t>
      </w:r>
      <w:r w:rsidR="00B65452" w:rsidRPr="00D02E74">
        <w:rPr>
          <w:sz w:val="24"/>
          <w:szCs w:val="24"/>
          <w:lang w:val="en-GB"/>
        </w:rPr>
        <w:t>#</w:t>
      </w:r>
      <w:r w:rsidR="00B92D02" w:rsidRPr="00D02E74">
        <w:rPr>
          <w:sz w:val="24"/>
          <w:szCs w:val="24"/>
          <w:lang w:val="en-GB"/>
        </w:rPr>
        <w:t>11</w:t>
      </w:r>
      <w:r w:rsidR="004A2F89">
        <w:rPr>
          <w:sz w:val="24"/>
          <w:szCs w:val="24"/>
          <w:lang w:val="en-GB"/>
        </w:rPr>
        <w:t>9</w:t>
      </w:r>
      <w:r w:rsidRPr="00D02E74">
        <w:rPr>
          <w:lang w:val="en-GB"/>
        </w:rPr>
        <w:tab/>
      </w:r>
      <w:r w:rsidR="001A4B71" w:rsidRPr="001A4B71">
        <w:rPr>
          <w:sz w:val="24"/>
          <w:szCs w:val="28"/>
          <w:lang w:val="en-GB"/>
        </w:rPr>
        <w:t>R1-2409989</w:t>
      </w:r>
    </w:p>
    <w:bookmarkEnd w:id="0"/>
    <w:p w14:paraId="2CFE1919" w14:textId="7C944F83" w:rsidR="00850D96" w:rsidRPr="00D02E74" w:rsidRDefault="00356A0F" w:rsidP="2C4F91DC">
      <w:pPr>
        <w:pStyle w:val="Header"/>
        <w:rPr>
          <w:sz w:val="24"/>
          <w:szCs w:val="24"/>
          <w:lang w:val="en-GB" w:eastAsia="zh-CN"/>
        </w:rPr>
      </w:pPr>
      <w:r>
        <w:rPr>
          <w:bCs/>
          <w:sz w:val="24"/>
          <w:szCs w:val="24"/>
          <w:lang w:val="en-GB" w:eastAsia="zh-CN"/>
        </w:rPr>
        <w:t>Orlando</w:t>
      </w:r>
      <w:r w:rsidR="00E03C56" w:rsidRPr="00D02E74">
        <w:rPr>
          <w:bCs/>
          <w:sz w:val="24"/>
          <w:szCs w:val="24"/>
          <w:lang w:val="en-GB" w:eastAsia="zh-CN"/>
        </w:rPr>
        <w:t xml:space="preserve">, </w:t>
      </w:r>
      <w:r>
        <w:rPr>
          <w:bCs/>
          <w:sz w:val="24"/>
          <w:szCs w:val="24"/>
          <w:lang w:val="en-GB" w:eastAsia="zh-CN"/>
        </w:rPr>
        <w:t>USA</w:t>
      </w:r>
      <w:r w:rsidR="00E03C56" w:rsidRPr="00D02E74">
        <w:rPr>
          <w:bCs/>
          <w:sz w:val="24"/>
          <w:szCs w:val="24"/>
          <w:lang w:val="en-GB" w:eastAsia="zh-CN"/>
        </w:rPr>
        <w:t xml:space="preserve">, </w:t>
      </w:r>
      <w:r>
        <w:rPr>
          <w:bCs/>
          <w:sz w:val="24"/>
          <w:szCs w:val="24"/>
          <w:lang w:val="en-GB" w:eastAsia="zh-CN"/>
        </w:rPr>
        <w:t>November</w:t>
      </w:r>
      <w:r w:rsidR="00E03C56" w:rsidRPr="00D02E74">
        <w:rPr>
          <w:bCs/>
          <w:sz w:val="24"/>
          <w:szCs w:val="24"/>
          <w:lang w:val="en-GB" w:eastAsia="zh-CN"/>
        </w:rPr>
        <w:t xml:space="preserve"> 1</w:t>
      </w:r>
      <w:r>
        <w:rPr>
          <w:bCs/>
          <w:sz w:val="24"/>
          <w:szCs w:val="24"/>
          <w:lang w:val="en-GB" w:eastAsia="zh-CN"/>
        </w:rPr>
        <w:t>8</w:t>
      </w:r>
      <w:r w:rsidR="00E03C56" w:rsidRPr="00D02E74">
        <w:rPr>
          <w:bCs/>
          <w:sz w:val="24"/>
          <w:szCs w:val="24"/>
          <w:lang w:val="en-GB" w:eastAsia="zh-CN"/>
        </w:rPr>
        <w:t xml:space="preserve">th – </w:t>
      </w:r>
      <w:r>
        <w:rPr>
          <w:bCs/>
          <w:sz w:val="24"/>
          <w:szCs w:val="24"/>
          <w:lang w:val="en-GB" w:eastAsia="zh-CN"/>
        </w:rPr>
        <w:t>22nd</w:t>
      </w:r>
      <w:r w:rsidR="00E03C56" w:rsidRPr="00D02E74">
        <w:rPr>
          <w:bCs/>
          <w:sz w:val="24"/>
          <w:szCs w:val="24"/>
          <w:lang w:val="en-GB" w:eastAsia="zh-CN"/>
        </w:rPr>
        <w:t>, 2024</w:t>
      </w:r>
    </w:p>
    <w:p w14:paraId="0AF0D4A6" w14:textId="77777777" w:rsidR="002447EB" w:rsidRPr="00D02E74" w:rsidRDefault="002447EB" w:rsidP="00803A0F">
      <w:pPr>
        <w:pStyle w:val="CRCoverPage"/>
        <w:spacing w:after="0"/>
        <w:rPr>
          <w:rFonts w:cs="Arial"/>
          <w:b/>
          <w:bCs/>
          <w:sz w:val="24"/>
          <w:szCs w:val="24"/>
        </w:rPr>
      </w:pPr>
    </w:p>
    <w:p w14:paraId="30E02941" w14:textId="4CED11DE" w:rsidR="0034111C" w:rsidRPr="00D02E74" w:rsidRDefault="0034111C" w:rsidP="00803A0F">
      <w:pPr>
        <w:pStyle w:val="CRCoverPage"/>
        <w:spacing w:after="0"/>
        <w:rPr>
          <w:rFonts w:cs="Arial"/>
          <w:b/>
          <w:sz w:val="24"/>
          <w:szCs w:val="24"/>
          <w:lang w:eastAsia="ja-JP"/>
        </w:rPr>
      </w:pPr>
      <w:r w:rsidRPr="00D02E74">
        <w:rPr>
          <w:rFonts w:cs="Arial"/>
          <w:b/>
          <w:bCs/>
          <w:sz w:val="24"/>
          <w:szCs w:val="24"/>
        </w:rPr>
        <w:t>Agenda item:</w:t>
      </w:r>
      <w:r w:rsidRPr="00D02E74">
        <w:tab/>
      </w:r>
      <w:r w:rsidRPr="00D02E74">
        <w:tab/>
      </w:r>
      <w:r w:rsidR="000B0F5A" w:rsidRPr="00D02E74">
        <w:rPr>
          <w:rFonts w:cs="Arial"/>
          <w:b/>
          <w:bCs/>
          <w:sz w:val="24"/>
          <w:szCs w:val="24"/>
        </w:rPr>
        <w:t>9</w:t>
      </w:r>
      <w:r w:rsidR="00C72688" w:rsidRPr="00D02E74">
        <w:rPr>
          <w:rFonts w:cs="Arial"/>
          <w:b/>
          <w:bCs/>
          <w:sz w:val="24"/>
          <w:szCs w:val="24"/>
        </w:rPr>
        <w:t>.</w:t>
      </w:r>
      <w:r w:rsidR="00E47B19" w:rsidRPr="00D02E74">
        <w:rPr>
          <w:rFonts w:cs="Arial"/>
          <w:b/>
          <w:bCs/>
          <w:sz w:val="24"/>
          <w:szCs w:val="24"/>
        </w:rPr>
        <w:t>1</w:t>
      </w:r>
      <w:r w:rsidR="00243234" w:rsidRPr="00D02E74">
        <w:rPr>
          <w:rFonts w:cs="Arial"/>
          <w:b/>
          <w:bCs/>
          <w:sz w:val="24"/>
          <w:szCs w:val="24"/>
        </w:rPr>
        <w:t>.</w:t>
      </w:r>
      <w:r w:rsidR="00E03C56" w:rsidRPr="00D02E74">
        <w:rPr>
          <w:rFonts w:cs="Arial"/>
          <w:b/>
          <w:bCs/>
          <w:sz w:val="24"/>
          <w:szCs w:val="24"/>
        </w:rPr>
        <w:t>4</w:t>
      </w:r>
      <w:r w:rsidR="00243234" w:rsidRPr="00D02E74">
        <w:rPr>
          <w:rFonts w:cs="Arial"/>
          <w:b/>
          <w:bCs/>
          <w:sz w:val="24"/>
          <w:szCs w:val="24"/>
        </w:rPr>
        <w:t>.</w:t>
      </w:r>
      <w:r w:rsidR="00E03C56" w:rsidRPr="00D02E74">
        <w:rPr>
          <w:rFonts w:cs="Arial"/>
          <w:b/>
          <w:bCs/>
          <w:sz w:val="24"/>
          <w:szCs w:val="24"/>
        </w:rPr>
        <w:t>2</w:t>
      </w:r>
      <w:r w:rsidRPr="00D02E74">
        <w:tab/>
      </w:r>
    </w:p>
    <w:p w14:paraId="30E02942" w14:textId="35980E2E" w:rsidR="00E128F2" w:rsidRPr="00D02E74" w:rsidRDefault="0034111C" w:rsidP="00803A0F">
      <w:pPr>
        <w:tabs>
          <w:tab w:val="left" w:pos="1985"/>
        </w:tabs>
        <w:spacing w:after="0"/>
        <w:ind w:left="1985" w:hanging="1985"/>
        <w:rPr>
          <w:rFonts w:ascii="Arial" w:hAnsi="Arial" w:cs="Arial"/>
          <w:b/>
          <w:sz w:val="24"/>
          <w:szCs w:val="24"/>
        </w:rPr>
      </w:pPr>
      <w:r w:rsidRPr="00D02E74">
        <w:rPr>
          <w:rFonts w:ascii="Arial" w:hAnsi="Arial" w:cs="Arial"/>
          <w:b/>
          <w:bCs/>
          <w:sz w:val="24"/>
          <w:szCs w:val="24"/>
        </w:rPr>
        <w:t>Source:</w:t>
      </w:r>
      <w:r w:rsidRPr="00D02E74">
        <w:rPr>
          <w:rFonts w:ascii="Arial" w:hAnsi="Arial" w:cs="Arial"/>
          <w:b/>
          <w:bCs/>
          <w:sz w:val="24"/>
        </w:rPr>
        <w:tab/>
      </w:r>
      <w:r w:rsidR="00013455" w:rsidRPr="00D02E74">
        <w:rPr>
          <w:rFonts w:ascii="Arial" w:hAnsi="Arial" w:cs="Arial"/>
          <w:b/>
          <w:bCs/>
          <w:sz w:val="24"/>
          <w:szCs w:val="24"/>
        </w:rPr>
        <w:t>Nokia</w:t>
      </w:r>
    </w:p>
    <w:p w14:paraId="4A556741" w14:textId="2A26D170" w:rsidR="00C76D54" w:rsidRPr="00D02E74" w:rsidRDefault="0034111C" w:rsidP="00C76D54">
      <w:pPr>
        <w:spacing w:after="0"/>
        <w:ind w:left="1985" w:hanging="1985"/>
        <w:rPr>
          <w:rFonts w:ascii="Arial" w:hAnsi="Arial" w:cs="Arial"/>
          <w:b/>
          <w:bCs/>
          <w:sz w:val="24"/>
          <w:szCs w:val="24"/>
        </w:rPr>
      </w:pPr>
      <w:r w:rsidRPr="00D02E74">
        <w:rPr>
          <w:rFonts w:ascii="Arial" w:hAnsi="Arial" w:cs="Arial"/>
          <w:b/>
          <w:bCs/>
          <w:sz w:val="24"/>
          <w:szCs w:val="24"/>
        </w:rPr>
        <w:t>Title:</w:t>
      </w:r>
      <w:r w:rsidRPr="00D02E74">
        <w:tab/>
      </w:r>
      <w:r w:rsidR="000B0F5A" w:rsidRPr="00D02E74">
        <w:rPr>
          <w:rFonts w:ascii="Arial" w:hAnsi="Arial" w:cs="Arial"/>
          <w:b/>
          <w:bCs/>
          <w:sz w:val="24"/>
          <w:szCs w:val="24"/>
        </w:rPr>
        <w:t xml:space="preserve">Other aspects of AI/ML </w:t>
      </w:r>
      <w:r w:rsidR="00E03AED" w:rsidRPr="00D02E74">
        <w:rPr>
          <w:rFonts w:ascii="Arial" w:hAnsi="Arial" w:cs="Arial"/>
          <w:b/>
          <w:bCs/>
          <w:sz w:val="24"/>
          <w:szCs w:val="24"/>
        </w:rPr>
        <w:t xml:space="preserve">for </w:t>
      </w:r>
      <w:r w:rsidR="00A05977" w:rsidRPr="00D02E74">
        <w:rPr>
          <w:rFonts w:ascii="Arial" w:hAnsi="Arial" w:cs="Arial"/>
          <w:b/>
          <w:bCs/>
          <w:sz w:val="24"/>
          <w:szCs w:val="24"/>
        </w:rPr>
        <w:t>two-sided model</w:t>
      </w:r>
      <w:r w:rsidR="00DA0C01">
        <w:rPr>
          <w:rFonts w:ascii="Arial" w:hAnsi="Arial" w:cs="Arial"/>
          <w:b/>
          <w:bCs/>
          <w:sz w:val="24"/>
          <w:szCs w:val="24"/>
        </w:rPr>
        <w:t xml:space="preserve"> use case</w:t>
      </w:r>
    </w:p>
    <w:p w14:paraId="37754C56" w14:textId="1176C8A1" w:rsidR="00803A0F" w:rsidRPr="00D02E74" w:rsidRDefault="0034111C" w:rsidP="00DA772C">
      <w:pPr>
        <w:spacing w:after="0"/>
        <w:ind w:left="1985" w:hanging="1985"/>
        <w:rPr>
          <w:rFonts w:ascii="Arial" w:hAnsi="Arial" w:cs="Arial"/>
          <w:b/>
          <w:bCs/>
          <w:sz w:val="24"/>
          <w:szCs w:val="24"/>
        </w:rPr>
      </w:pPr>
      <w:r w:rsidRPr="00D02E74">
        <w:rPr>
          <w:rFonts w:ascii="Arial" w:hAnsi="Arial" w:cs="Arial"/>
          <w:b/>
          <w:bCs/>
          <w:sz w:val="24"/>
          <w:szCs w:val="24"/>
        </w:rPr>
        <w:t xml:space="preserve">Document </w:t>
      </w:r>
      <w:r w:rsidR="3E61DC49" w:rsidRPr="00D02E74">
        <w:rPr>
          <w:rFonts w:ascii="Arial" w:hAnsi="Arial" w:cs="Arial"/>
          <w:b/>
          <w:bCs/>
          <w:sz w:val="24"/>
          <w:szCs w:val="24"/>
        </w:rPr>
        <w:t>for:</w:t>
      </w:r>
      <w:r w:rsidRPr="00D02E74">
        <w:rPr>
          <w:rFonts w:ascii="Arial" w:hAnsi="Arial" w:cs="Arial"/>
          <w:b/>
          <w:bCs/>
          <w:sz w:val="24"/>
        </w:rPr>
        <w:tab/>
      </w:r>
      <w:r w:rsidR="00220615" w:rsidRPr="00D02E74">
        <w:rPr>
          <w:rFonts w:ascii="Arial" w:hAnsi="Arial" w:cs="Arial"/>
          <w:b/>
          <w:bCs/>
          <w:sz w:val="24"/>
        </w:rPr>
        <w:tab/>
      </w:r>
      <w:r w:rsidRPr="00D02E74">
        <w:rPr>
          <w:rFonts w:ascii="Arial" w:hAnsi="Arial" w:cs="Arial"/>
          <w:b/>
          <w:bCs/>
          <w:sz w:val="24"/>
          <w:szCs w:val="24"/>
        </w:rPr>
        <w:t>Discussion and Decision</w:t>
      </w:r>
    </w:p>
    <w:p w14:paraId="7CF7938E" w14:textId="6DBA3469" w:rsidR="00ED1327" w:rsidRPr="00D02E74" w:rsidRDefault="00F42FB1" w:rsidP="00ED1327">
      <w:pPr>
        <w:pStyle w:val="Heading1"/>
      </w:pPr>
      <w:r w:rsidRPr="00D02E74">
        <w:t xml:space="preserve">Discussion </w:t>
      </w:r>
    </w:p>
    <w:p w14:paraId="7CE06126" w14:textId="40E4A1DD" w:rsidR="00A27E72" w:rsidRPr="00D02E74" w:rsidRDefault="005E4DBD" w:rsidP="00981471">
      <w:pPr>
        <w:spacing w:after="0"/>
        <w:jc w:val="both"/>
        <w:rPr>
          <w:lang w:eastAsia="ja-JP"/>
        </w:rPr>
      </w:pPr>
      <w:r w:rsidRPr="00D02E74">
        <w:rPr>
          <w:lang w:eastAsia="ja-JP"/>
        </w:rPr>
        <w:t>RAN #</w:t>
      </w:r>
      <w:r w:rsidR="00D51286" w:rsidRPr="00D02E74">
        <w:rPr>
          <w:lang w:eastAsia="ja-JP"/>
        </w:rPr>
        <w:t xml:space="preserve">105 </w:t>
      </w:r>
      <w:r w:rsidRPr="00D02E74">
        <w:rPr>
          <w:lang w:eastAsia="ja-JP"/>
        </w:rPr>
        <w:t xml:space="preserve">meeting </w:t>
      </w:r>
      <w:r w:rsidR="00D51286" w:rsidRPr="00D02E74">
        <w:rPr>
          <w:lang w:eastAsia="ja-JP"/>
        </w:rPr>
        <w:t xml:space="preserve">updated </w:t>
      </w:r>
      <w:r w:rsidRPr="00D02E74">
        <w:rPr>
          <w:lang w:eastAsia="ja-JP"/>
        </w:rPr>
        <w:t>the Rel-19 WI on AI/ML for NR Air Interface</w:t>
      </w:r>
      <w:r w:rsidR="006826A9" w:rsidRPr="00D02E74">
        <w:rPr>
          <w:lang w:eastAsia="ja-JP"/>
        </w:rPr>
        <w:t xml:space="preserve"> </w:t>
      </w:r>
      <w:r w:rsidRPr="00D02E74">
        <w:rPr>
          <w:lang w:eastAsia="ja-JP"/>
        </w:rPr>
        <w:fldChar w:fldCharType="begin"/>
      </w:r>
      <w:r w:rsidRPr="00D02E74">
        <w:rPr>
          <w:lang w:eastAsia="ja-JP"/>
        </w:rPr>
        <w:instrText xml:space="preserve"> REF _Ref156476183 \w \h </w:instrText>
      </w:r>
      <w:r w:rsidRPr="00D02E74">
        <w:rPr>
          <w:lang w:eastAsia="ja-JP"/>
        </w:rPr>
      </w:r>
      <w:r w:rsidRPr="00D02E74">
        <w:rPr>
          <w:lang w:eastAsia="ja-JP"/>
        </w:rPr>
        <w:fldChar w:fldCharType="separate"/>
      </w:r>
      <w:r w:rsidR="00E03C56" w:rsidRPr="00D02E74">
        <w:rPr>
          <w:lang w:eastAsia="ja-JP"/>
        </w:rPr>
        <w:t>[1]</w:t>
      </w:r>
      <w:r w:rsidRPr="00D02E74">
        <w:rPr>
          <w:lang w:eastAsia="ja-JP"/>
        </w:rPr>
        <w:fldChar w:fldCharType="end"/>
      </w:r>
      <w:r w:rsidRPr="00D02E74">
        <w:rPr>
          <w:lang w:eastAsia="ja-JP"/>
        </w:rPr>
        <w:t xml:space="preserve"> </w:t>
      </w:r>
      <w:r w:rsidR="00077ABD" w:rsidRPr="00D02E74">
        <w:rPr>
          <w:lang w:eastAsia="ja-JP"/>
        </w:rPr>
        <w:t xml:space="preserve">to </w:t>
      </w:r>
      <w:r w:rsidR="007B5D44" w:rsidRPr="00D02E74">
        <w:rPr>
          <w:lang w:eastAsia="ja-JP"/>
        </w:rPr>
        <w:t xml:space="preserve">continue </w:t>
      </w:r>
      <w:r w:rsidR="00010E38" w:rsidRPr="00D02E74">
        <w:rPr>
          <w:lang w:eastAsia="ja-JP"/>
        </w:rPr>
        <w:t xml:space="preserve">the study on </w:t>
      </w:r>
      <w:r w:rsidR="00641734" w:rsidRPr="00D02E74">
        <w:rPr>
          <w:lang w:eastAsia="ja-JP"/>
        </w:rPr>
        <w:t xml:space="preserve">model </w:t>
      </w:r>
      <w:r w:rsidR="001638E6" w:rsidRPr="00D02E74">
        <w:rPr>
          <w:lang w:eastAsia="ja-JP"/>
        </w:rPr>
        <w:t>i</w:t>
      </w:r>
      <w:r w:rsidR="00641734" w:rsidRPr="00D02E74">
        <w:rPr>
          <w:lang w:eastAsia="ja-JP"/>
        </w:rPr>
        <w:t>dentification</w:t>
      </w:r>
      <w:r w:rsidR="003D3AE8" w:rsidRPr="00D02E74">
        <w:rPr>
          <w:lang w:eastAsia="ja-JP"/>
        </w:rPr>
        <w:t>, UE-sided data collection, and model transfer/delivery</w:t>
      </w:r>
      <w:r w:rsidR="003812E2" w:rsidRPr="00D02E74">
        <w:rPr>
          <w:lang w:eastAsia="ja-JP"/>
        </w:rPr>
        <w:t xml:space="preserve"> </w:t>
      </w:r>
      <w:r w:rsidR="00641734" w:rsidRPr="00D02E74">
        <w:rPr>
          <w:lang w:eastAsia="ja-JP"/>
        </w:rPr>
        <w:t>procedure</w:t>
      </w:r>
      <w:r w:rsidR="001638E6" w:rsidRPr="00D02E74">
        <w:rPr>
          <w:lang w:eastAsia="ja-JP"/>
        </w:rPr>
        <w:t>s</w:t>
      </w:r>
      <w:r w:rsidRPr="00D02E74">
        <w:rPr>
          <w:lang w:eastAsia="ja-JP"/>
        </w:rPr>
        <w:t xml:space="preserve">. </w:t>
      </w:r>
      <w:r w:rsidR="00803A0F" w:rsidRPr="00D02E74">
        <w:rPr>
          <w:lang w:eastAsia="ja-JP"/>
        </w:rPr>
        <w:t>In this contribution</w:t>
      </w:r>
      <w:bookmarkStart w:id="1" w:name="_Hlk159061947"/>
      <w:r w:rsidR="00803A0F" w:rsidRPr="00D02E74">
        <w:rPr>
          <w:lang w:eastAsia="ja-JP"/>
        </w:rPr>
        <w:t xml:space="preserve">, we discuss </w:t>
      </w:r>
      <w:r w:rsidR="00671EDD" w:rsidRPr="00D02E74">
        <w:rPr>
          <w:lang w:eastAsia="ja-JP"/>
        </w:rPr>
        <w:t>the</w:t>
      </w:r>
      <w:r w:rsidR="00803A0F" w:rsidRPr="00D02E74">
        <w:rPr>
          <w:lang w:eastAsia="ja-JP"/>
        </w:rPr>
        <w:t xml:space="preserve"> </w:t>
      </w:r>
      <w:r w:rsidR="00A27E72" w:rsidRPr="00D02E74">
        <w:rPr>
          <w:lang w:eastAsia="ja-JP"/>
        </w:rPr>
        <w:t>identified</w:t>
      </w:r>
      <w:r w:rsidR="00E03C56" w:rsidRPr="00D02E74">
        <w:rPr>
          <w:lang w:eastAsia="ja-JP"/>
        </w:rPr>
        <w:t xml:space="preserve"> two-sided</w:t>
      </w:r>
      <w:r w:rsidR="001D31C4" w:rsidRPr="00D02E74">
        <w:rPr>
          <w:lang w:eastAsia="ja-JP"/>
        </w:rPr>
        <w:t xml:space="preserve"> </w:t>
      </w:r>
      <w:r w:rsidR="00E03AED" w:rsidRPr="00D02E74">
        <w:rPr>
          <w:lang w:eastAsia="ja-JP"/>
        </w:rPr>
        <w:t>CS</w:t>
      </w:r>
      <w:r w:rsidR="00183331" w:rsidRPr="00D02E74">
        <w:rPr>
          <w:lang w:eastAsia="ja-JP"/>
        </w:rPr>
        <w:t>I</w:t>
      </w:r>
      <w:r w:rsidR="00E03AED" w:rsidRPr="00D02E74">
        <w:rPr>
          <w:lang w:eastAsia="ja-JP"/>
        </w:rPr>
        <w:t xml:space="preserve"> compression </w:t>
      </w:r>
      <w:r w:rsidR="0026678C" w:rsidRPr="00D02E74">
        <w:rPr>
          <w:lang w:eastAsia="ja-JP"/>
        </w:rPr>
        <w:t xml:space="preserve">use-case </w:t>
      </w:r>
      <w:r w:rsidR="00E03C56" w:rsidRPr="00D02E74">
        <w:rPr>
          <w:lang w:eastAsia="ja-JP"/>
        </w:rPr>
        <w:t>specific</w:t>
      </w:r>
      <w:r w:rsidR="0026678C" w:rsidRPr="00D02E74">
        <w:rPr>
          <w:lang w:eastAsia="ja-JP"/>
        </w:rPr>
        <w:t xml:space="preserve"> </w:t>
      </w:r>
      <w:r w:rsidR="00A27E72" w:rsidRPr="00D02E74">
        <w:rPr>
          <w:lang w:eastAsia="ja-JP"/>
        </w:rPr>
        <w:t>aspects</w:t>
      </w:r>
      <w:r w:rsidR="00E03C56" w:rsidRPr="00D02E74">
        <w:rPr>
          <w:lang w:eastAsia="ja-JP"/>
        </w:rPr>
        <w:t xml:space="preserve">, as </w:t>
      </w:r>
      <w:r w:rsidR="000B4199" w:rsidRPr="00D02E74">
        <w:rPr>
          <w:lang w:eastAsia="ja-JP"/>
        </w:rPr>
        <w:t>concluded</w:t>
      </w:r>
      <w:r w:rsidR="00E03C56" w:rsidRPr="00D02E74">
        <w:rPr>
          <w:lang w:eastAsia="ja-JP"/>
        </w:rPr>
        <w:t xml:space="preserve"> in </w:t>
      </w:r>
      <w:r w:rsidR="0093067E" w:rsidRPr="00D02E74">
        <w:rPr>
          <w:lang w:eastAsia="ja-JP"/>
        </w:rPr>
        <w:fldChar w:fldCharType="begin"/>
      </w:r>
      <w:r w:rsidR="0093067E">
        <w:rPr>
          <w:lang w:val="en-US" w:eastAsia="ja-JP"/>
        </w:rPr>
        <w:instrText xml:space="preserve"> REF _Ref178156272 \r </w:instrText>
      </w:r>
      <w:r w:rsidR="0093067E" w:rsidRPr="00D02E74">
        <w:rPr>
          <w:lang w:eastAsia="ja-JP"/>
        </w:rPr>
        <w:fldChar w:fldCharType="separate"/>
      </w:r>
      <w:r w:rsidR="0093067E" w:rsidRPr="00D02E74">
        <w:rPr>
          <w:lang w:eastAsia="ja-JP"/>
        </w:rPr>
        <w:t>[</w:t>
      </w:r>
      <w:r w:rsidR="00137F41">
        <w:rPr>
          <w:lang w:eastAsia="ja-JP"/>
        </w:rPr>
        <w:t>2</w:t>
      </w:r>
      <w:r w:rsidR="0093067E" w:rsidRPr="00D02E74">
        <w:rPr>
          <w:lang w:eastAsia="ja-JP"/>
        </w:rPr>
        <w:t>]</w:t>
      </w:r>
      <w:r w:rsidR="0093067E" w:rsidRPr="00D02E74">
        <w:rPr>
          <w:lang w:eastAsia="ja-JP"/>
        </w:rPr>
        <w:fldChar w:fldCharType="end"/>
      </w:r>
      <w:r w:rsidRPr="00D02E74">
        <w:rPr>
          <w:lang w:eastAsia="ja-JP"/>
        </w:rPr>
        <w:t>:</w:t>
      </w:r>
    </w:p>
    <w:p w14:paraId="3BA4C86E" w14:textId="7E33EC7C" w:rsidR="00A27E72" w:rsidRPr="00D02E74" w:rsidRDefault="00E03C56" w:rsidP="008126E7">
      <w:pPr>
        <w:pStyle w:val="ListParagraph"/>
        <w:numPr>
          <w:ilvl w:val="0"/>
          <w:numId w:val="15"/>
        </w:numPr>
        <w:jc w:val="both"/>
        <w:rPr>
          <w:sz w:val="22"/>
          <w:szCs w:val="22"/>
          <w:lang w:val="en-GB" w:eastAsia="ja-JP"/>
        </w:rPr>
      </w:pPr>
      <w:r>
        <w:rPr>
          <w:sz w:val="20"/>
          <w:szCs w:val="20"/>
          <w:lang w:val="en-GB"/>
        </w:rPr>
        <w:t>D</w:t>
      </w:r>
      <w:r w:rsidR="00511A8B">
        <w:rPr>
          <w:sz w:val="20"/>
          <w:szCs w:val="20"/>
          <w:lang w:val="en-GB"/>
        </w:rPr>
        <w:t>etails on the</w:t>
      </w:r>
      <w:r w:rsidR="00A24D7B" w:rsidRPr="00A24D7B">
        <w:rPr>
          <w:sz w:val="20"/>
          <w:szCs w:val="20"/>
          <w:lang w:val="en-GB"/>
        </w:rPr>
        <w:t xml:space="preserve"> model </w:t>
      </w:r>
      <w:r w:rsidR="00511A8B">
        <w:rPr>
          <w:sz w:val="20"/>
          <w:szCs w:val="20"/>
          <w:lang w:val="en-GB"/>
        </w:rPr>
        <w:t>i</w:t>
      </w:r>
      <w:r w:rsidR="00A24D7B" w:rsidRPr="00A24D7B">
        <w:rPr>
          <w:sz w:val="20"/>
          <w:szCs w:val="20"/>
          <w:lang w:val="en-GB"/>
        </w:rPr>
        <w:t>dentification</w:t>
      </w:r>
      <w:r w:rsidR="00F31821">
        <w:rPr>
          <w:sz w:val="20"/>
          <w:szCs w:val="20"/>
          <w:lang w:val="en-GB"/>
        </w:rPr>
        <w:t xml:space="preserve"> </w:t>
      </w:r>
    </w:p>
    <w:p w14:paraId="67E26E09" w14:textId="04E8E2AE" w:rsidR="00D503A4" w:rsidRPr="00D02E74" w:rsidRDefault="00752B5D" w:rsidP="008126E7">
      <w:pPr>
        <w:pStyle w:val="ListParagraph"/>
        <w:numPr>
          <w:ilvl w:val="0"/>
          <w:numId w:val="15"/>
        </w:numPr>
        <w:jc w:val="both"/>
        <w:rPr>
          <w:lang w:val="en-GB" w:eastAsia="ja-JP"/>
        </w:rPr>
      </w:pPr>
      <w:r>
        <w:rPr>
          <w:sz w:val="20"/>
          <w:szCs w:val="20"/>
          <w:lang w:val="en-GB"/>
        </w:rPr>
        <w:t>Case z4 m</w:t>
      </w:r>
      <w:r w:rsidR="00A27E72" w:rsidRPr="00897A49">
        <w:rPr>
          <w:sz w:val="20"/>
          <w:szCs w:val="20"/>
          <w:lang w:val="en-GB"/>
        </w:rPr>
        <w:t>odel transfer/delivery</w:t>
      </w:r>
      <w:r>
        <w:rPr>
          <w:sz w:val="20"/>
          <w:szCs w:val="20"/>
          <w:lang w:val="en-GB"/>
        </w:rPr>
        <w:t xml:space="preserve"> </w:t>
      </w:r>
    </w:p>
    <w:bookmarkEnd w:id="1"/>
    <w:p w14:paraId="69D22CCE" w14:textId="77777777" w:rsidR="005E4DBD" w:rsidRPr="00D02E74" w:rsidRDefault="005E4DBD" w:rsidP="005E4DBD">
      <w:pPr>
        <w:jc w:val="both"/>
        <w:rPr>
          <w:lang w:eastAsia="ja-JP"/>
        </w:rPr>
      </w:pPr>
    </w:p>
    <w:tbl>
      <w:tblPr>
        <w:tblStyle w:val="TableGrid"/>
        <w:tblW w:w="0" w:type="auto"/>
        <w:tblLook w:val="04A0" w:firstRow="1" w:lastRow="0" w:firstColumn="1" w:lastColumn="0" w:noHBand="0" w:noVBand="1"/>
      </w:tblPr>
      <w:tblGrid>
        <w:gridCol w:w="9629"/>
      </w:tblGrid>
      <w:tr w:rsidR="005E4DBD" w:rsidRPr="00937794" w14:paraId="7C5A180D" w14:textId="77777777">
        <w:tc>
          <w:tcPr>
            <w:tcW w:w="9629" w:type="dxa"/>
          </w:tcPr>
          <w:p w14:paraId="4775267E" w14:textId="76DCD841" w:rsidR="00BD4410" w:rsidRDefault="00BD4410" w:rsidP="00BD4410">
            <w:pPr>
              <w:overflowPunct/>
              <w:autoSpaceDE/>
              <w:autoSpaceDN/>
              <w:adjustRightInd/>
              <w:spacing w:after="0"/>
              <w:textAlignment w:val="auto"/>
              <w:rPr>
                <w:bCs/>
              </w:rPr>
            </w:pPr>
            <w:r w:rsidRPr="00BD4410">
              <w:rPr>
                <w:rFonts w:eastAsia="Times New Roman"/>
                <w:b/>
                <w:highlight w:val="green"/>
              </w:rPr>
              <w:t>RAN1 #118</w:t>
            </w:r>
            <w:r w:rsidR="0083344E" w:rsidRPr="0083344E">
              <w:rPr>
                <w:rFonts w:eastAsia="Times New Roman"/>
                <w:b/>
                <w:highlight w:val="green"/>
              </w:rPr>
              <w:t xml:space="preserve"> conclusions</w:t>
            </w:r>
          </w:p>
          <w:p w14:paraId="111816F8" w14:textId="5D9565F4" w:rsidR="001F67EC" w:rsidRPr="001F67EC" w:rsidRDefault="001F67EC" w:rsidP="001F67EC">
            <w:pPr>
              <w:spacing w:after="0"/>
              <w:rPr>
                <w:bCs/>
              </w:rPr>
            </w:pPr>
            <w:r w:rsidRPr="001F67EC">
              <w:rPr>
                <w:bCs/>
              </w:rPr>
              <w:t>Conclusion</w:t>
            </w:r>
          </w:p>
          <w:p w14:paraId="6435D952" w14:textId="4F31CDAA" w:rsidR="001F67EC" w:rsidRPr="001F67EC" w:rsidRDefault="001F67EC" w:rsidP="001F67EC">
            <w:pPr>
              <w:spacing w:after="0"/>
              <w:ind w:left="720"/>
              <w:rPr>
                <w:bCs/>
              </w:rPr>
            </w:pPr>
            <w:r w:rsidRPr="001F67EC">
              <w:rPr>
                <w:bCs/>
              </w:rPr>
              <w:t>From RAN1 perspective, model identification is at least applicable to some of inter-vendor training collaboration option(s) of CSI compression using two-sided model (if supported)</w:t>
            </w:r>
            <w:r w:rsidR="009E5A0E">
              <w:rPr>
                <w:bCs/>
              </w:rPr>
              <w:t>.</w:t>
            </w:r>
          </w:p>
          <w:p w14:paraId="00DF0598" w14:textId="77777777" w:rsidR="001F67EC" w:rsidRPr="001F67EC" w:rsidRDefault="001F67EC" w:rsidP="001F67EC">
            <w:pPr>
              <w:spacing w:after="0"/>
              <w:ind w:left="720"/>
              <w:rPr>
                <w:bCs/>
              </w:rPr>
            </w:pPr>
          </w:p>
          <w:p w14:paraId="06E653CA" w14:textId="77777777" w:rsidR="001F67EC" w:rsidRPr="001F67EC" w:rsidRDefault="001F67EC" w:rsidP="001F67EC">
            <w:pPr>
              <w:spacing w:after="0"/>
              <w:rPr>
                <w:bCs/>
              </w:rPr>
            </w:pPr>
            <w:r w:rsidRPr="001F67EC">
              <w:rPr>
                <w:bCs/>
              </w:rPr>
              <w:t>Conclusion</w:t>
            </w:r>
          </w:p>
          <w:p w14:paraId="3626FEFD" w14:textId="77777777" w:rsidR="0018713F" w:rsidRDefault="001F67EC" w:rsidP="001F67EC">
            <w:pPr>
              <w:spacing w:after="0"/>
              <w:ind w:left="720"/>
              <w:rPr>
                <w:bCs/>
              </w:rPr>
            </w:pPr>
            <w:r w:rsidRPr="001F67EC">
              <w:rPr>
                <w:bCs/>
              </w:rPr>
              <w:t>The model identification procedure dedicated to MI-Option5 is not pursued for Rel-19 normative work.</w:t>
            </w:r>
          </w:p>
          <w:p w14:paraId="387BB095" w14:textId="77777777" w:rsidR="009E5A0E" w:rsidRDefault="009E5A0E" w:rsidP="001F67EC">
            <w:pPr>
              <w:spacing w:after="0"/>
              <w:ind w:left="720"/>
              <w:rPr>
                <w:bCs/>
              </w:rPr>
            </w:pPr>
          </w:p>
          <w:p w14:paraId="6F28C209" w14:textId="77777777" w:rsidR="009E5A0E" w:rsidRPr="009E5A0E" w:rsidRDefault="009E5A0E" w:rsidP="009E5A0E">
            <w:pPr>
              <w:spacing w:after="0"/>
              <w:rPr>
                <w:bCs/>
              </w:rPr>
            </w:pPr>
            <w:r w:rsidRPr="009E5A0E">
              <w:rPr>
                <w:bCs/>
              </w:rPr>
              <w:t>Conclusion</w:t>
            </w:r>
          </w:p>
          <w:p w14:paraId="2BAFA519" w14:textId="77777777" w:rsidR="009E5A0E" w:rsidRDefault="009E5A0E" w:rsidP="009E5A0E">
            <w:pPr>
              <w:spacing w:after="0"/>
              <w:ind w:left="720"/>
              <w:rPr>
                <w:bCs/>
              </w:rPr>
            </w:pPr>
            <w:r w:rsidRPr="009E5A0E">
              <w:rPr>
                <w:bCs/>
              </w:rPr>
              <w:t>The model identification procedure dedicated to MI-Option2 for one-sided model is not pursued for Rel-19 normative work</w:t>
            </w:r>
            <w:r>
              <w:rPr>
                <w:bCs/>
              </w:rPr>
              <w:t>.</w:t>
            </w:r>
          </w:p>
          <w:p w14:paraId="334A881C" w14:textId="77777777" w:rsidR="00B31090" w:rsidRDefault="00B31090" w:rsidP="009E5A0E">
            <w:pPr>
              <w:spacing w:after="0"/>
              <w:ind w:left="720"/>
              <w:rPr>
                <w:bCs/>
              </w:rPr>
            </w:pPr>
          </w:p>
          <w:p w14:paraId="7B66B60C" w14:textId="77777777" w:rsidR="00B31090" w:rsidRPr="00B31090" w:rsidRDefault="00B31090" w:rsidP="00B31090">
            <w:pPr>
              <w:spacing w:after="0"/>
              <w:rPr>
                <w:bCs/>
              </w:rPr>
            </w:pPr>
            <w:r w:rsidRPr="00B31090">
              <w:rPr>
                <w:bCs/>
              </w:rPr>
              <w:t>Conclusion</w:t>
            </w:r>
          </w:p>
          <w:p w14:paraId="36B50A7F" w14:textId="77777777" w:rsidR="00B31090" w:rsidRDefault="00B31090" w:rsidP="00B31090">
            <w:pPr>
              <w:spacing w:after="0"/>
              <w:ind w:left="720"/>
              <w:rPr>
                <w:bCs/>
              </w:rPr>
            </w:pPr>
            <w:r w:rsidRPr="00B31090">
              <w:rPr>
                <w:bCs/>
              </w:rPr>
              <w:t>From RAN1 perspective, model transfer is needed at least for some (e.g., Option 3b) of inter-vendor training collaboration option(s) of CSI compression using two-sided model (if supported)</w:t>
            </w:r>
          </w:p>
          <w:p w14:paraId="4439E6DA" w14:textId="27F9E153" w:rsidR="000C4857" w:rsidRPr="0018713F" w:rsidRDefault="000C4857" w:rsidP="00E60684">
            <w:pPr>
              <w:spacing w:after="0"/>
              <w:rPr>
                <w:bCs/>
              </w:rPr>
            </w:pPr>
          </w:p>
        </w:tc>
      </w:tr>
    </w:tbl>
    <w:p w14:paraId="7BCA3475" w14:textId="53038CD5" w:rsidR="002A182B" w:rsidRPr="00D02E74" w:rsidRDefault="002A182B" w:rsidP="00897A49">
      <w:pPr>
        <w:rPr>
          <w:highlight w:val="yellow"/>
          <w:shd w:val="clear" w:color="auto" w:fill="FFFFFF"/>
        </w:rPr>
      </w:pPr>
    </w:p>
    <w:p w14:paraId="7677297E" w14:textId="7C90BA2D" w:rsidR="00FA439F" w:rsidRPr="00D02E74" w:rsidRDefault="00C35DE6" w:rsidP="005E4DBD">
      <w:pPr>
        <w:pStyle w:val="Heading1"/>
      </w:pPr>
      <w:bookmarkStart w:id="2" w:name="_Hlk510705081"/>
      <w:r w:rsidRPr="00D02E74">
        <w:t xml:space="preserve">Online </w:t>
      </w:r>
      <w:r w:rsidR="00841207" w:rsidRPr="00D02E74">
        <w:t>M</w:t>
      </w:r>
      <w:r w:rsidR="00FA439F" w:rsidRPr="00D02E74">
        <w:t>odel identification</w:t>
      </w:r>
    </w:p>
    <w:p w14:paraId="3D5B245B" w14:textId="29700FC2" w:rsidR="001B0E32" w:rsidRPr="00D02E74" w:rsidRDefault="002E3886" w:rsidP="00413D59">
      <w:pPr>
        <w:jc w:val="both"/>
        <w:rPr>
          <w:color w:val="000000"/>
          <w:shd w:val="clear" w:color="auto" w:fill="FFFFFF"/>
        </w:rPr>
      </w:pPr>
      <w:r w:rsidRPr="00D02E74">
        <w:rPr>
          <w:color w:val="000000"/>
          <w:shd w:val="clear" w:color="auto" w:fill="FFFFFF"/>
        </w:rPr>
        <w:t xml:space="preserve">In </w:t>
      </w:r>
      <w:r w:rsidR="00EF0038" w:rsidRPr="00D02E74">
        <w:rPr>
          <w:color w:val="000000"/>
          <w:shd w:val="clear" w:color="auto" w:fill="FFFFFF"/>
        </w:rPr>
        <w:t xml:space="preserve">past </w:t>
      </w:r>
      <w:r w:rsidRPr="00D02E74">
        <w:rPr>
          <w:color w:val="000000"/>
          <w:shd w:val="clear" w:color="auto" w:fill="FFFFFF"/>
        </w:rPr>
        <w:t>RAN1 #</w:t>
      </w:r>
      <w:r w:rsidR="00300F72" w:rsidRPr="00D02E74">
        <w:rPr>
          <w:color w:val="000000"/>
          <w:shd w:val="clear" w:color="auto" w:fill="FFFFFF"/>
        </w:rPr>
        <w:t>116</w:t>
      </w:r>
      <w:r w:rsidR="00E60684" w:rsidRPr="00D02E74">
        <w:rPr>
          <w:color w:val="000000"/>
          <w:shd w:val="clear" w:color="auto" w:fill="FFFFFF"/>
        </w:rPr>
        <w:t>,</w:t>
      </w:r>
      <w:r w:rsidR="004C14D4" w:rsidRPr="00D02E74">
        <w:rPr>
          <w:color w:val="000000"/>
          <w:shd w:val="clear" w:color="auto" w:fill="FFFFFF"/>
        </w:rPr>
        <w:t xml:space="preserve"> </w:t>
      </w:r>
      <w:r w:rsidR="00677E14" w:rsidRPr="00D02E74">
        <w:rPr>
          <w:color w:val="000000"/>
          <w:shd w:val="clear" w:color="auto" w:fill="FFFFFF"/>
        </w:rPr>
        <w:t>#116bis</w:t>
      </w:r>
      <w:r w:rsidR="00E60684" w:rsidRPr="00D02E74">
        <w:rPr>
          <w:color w:val="000000"/>
          <w:shd w:val="clear" w:color="auto" w:fill="FFFFFF"/>
        </w:rPr>
        <w:t xml:space="preserve">, </w:t>
      </w:r>
      <w:r w:rsidR="004C14D4" w:rsidRPr="00D02E74">
        <w:rPr>
          <w:color w:val="000000"/>
          <w:shd w:val="clear" w:color="auto" w:fill="FFFFFF"/>
        </w:rPr>
        <w:t>#117</w:t>
      </w:r>
      <w:r w:rsidR="00E60684" w:rsidRPr="00D02E74">
        <w:rPr>
          <w:color w:val="000000"/>
          <w:shd w:val="clear" w:color="auto" w:fill="FFFFFF"/>
        </w:rPr>
        <w:t xml:space="preserve"> and #118</w:t>
      </w:r>
      <w:r w:rsidR="008148B8" w:rsidRPr="00D02E74">
        <w:rPr>
          <w:color w:val="000000"/>
          <w:shd w:val="clear" w:color="auto" w:fill="FFFFFF"/>
        </w:rPr>
        <w:t xml:space="preserve"> </w:t>
      </w:r>
      <w:r w:rsidR="00300F72" w:rsidRPr="00D02E74">
        <w:rPr>
          <w:color w:val="000000"/>
          <w:shd w:val="clear" w:color="auto" w:fill="FFFFFF"/>
        </w:rPr>
        <w:t>meeting</w:t>
      </w:r>
      <w:r w:rsidR="00677E14" w:rsidRPr="00D02E74">
        <w:rPr>
          <w:color w:val="000000"/>
          <w:shd w:val="clear" w:color="auto" w:fill="FFFFFF"/>
        </w:rPr>
        <w:t>s</w:t>
      </w:r>
      <w:r w:rsidR="00300F72" w:rsidRPr="00D02E74">
        <w:rPr>
          <w:color w:val="000000"/>
          <w:shd w:val="clear" w:color="auto" w:fill="FFFFFF"/>
        </w:rPr>
        <w:t xml:space="preserve"> the following agreements related to model identification have been reached</w:t>
      </w:r>
      <w:r w:rsidR="00E60684" w:rsidRPr="00D02E74">
        <w:rPr>
          <w:color w:val="000000"/>
          <w:shd w:val="clear" w:color="auto" w:fill="FFFFFF"/>
        </w:rPr>
        <w:t xml:space="preserve"> </w:t>
      </w:r>
      <w:r w:rsidR="00E60684" w:rsidRPr="00D02E74">
        <w:rPr>
          <w:lang w:eastAsia="ja-JP"/>
        </w:rPr>
        <w:fldChar w:fldCharType="begin"/>
      </w:r>
      <w:r w:rsidR="00E60684">
        <w:rPr>
          <w:lang w:val="en-US" w:eastAsia="ja-JP"/>
        </w:rPr>
        <w:instrText xml:space="preserve"> REF _Ref178156272 \r </w:instrText>
      </w:r>
      <w:r w:rsidR="00E60684" w:rsidRPr="00D02E74">
        <w:rPr>
          <w:lang w:eastAsia="ja-JP"/>
        </w:rPr>
        <w:fldChar w:fldCharType="separate"/>
      </w:r>
      <w:r w:rsidR="00E60684" w:rsidRPr="00D02E74">
        <w:rPr>
          <w:lang w:eastAsia="ja-JP"/>
        </w:rPr>
        <w:t>[</w:t>
      </w:r>
      <w:r w:rsidR="00137F41">
        <w:rPr>
          <w:lang w:eastAsia="ja-JP"/>
        </w:rPr>
        <w:t>2</w:t>
      </w:r>
      <w:r w:rsidR="00E60684" w:rsidRPr="00D02E74">
        <w:rPr>
          <w:lang w:eastAsia="ja-JP"/>
        </w:rPr>
        <w:t>]</w:t>
      </w:r>
      <w:r w:rsidR="00E60684" w:rsidRPr="00D02E74">
        <w:rPr>
          <w:lang w:eastAsia="ja-JP"/>
        </w:rPr>
        <w:fldChar w:fldCharType="end"/>
      </w:r>
      <w:r w:rsidR="008148B8" w:rsidRPr="00D02E74">
        <w:rPr>
          <w:color w:val="000000"/>
          <w:shd w:val="clear" w:color="auto" w:fill="FFFFFF"/>
        </w:rPr>
        <w:t>:</w:t>
      </w:r>
      <w:r w:rsidR="00586031" w:rsidRPr="00D02E74" w:rsidDel="00586031">
        <w:rPr>
          <w:color w:val="000000"/>
          <w:shd w:val="clear" w:color="auto" w:fill="FFFFFF"/>
        </w:rPr>
        <w:t xml:space="preserve"> </w:t>
      </w:r>
    </w:p>
    <w:tbl>
      <w:tblPr>
        <w:tblStyle w:val="TableGrid"/>
        <w:tblW w:w="0" w:type="auto"/>
        <w:tblLook w:val="04A0" w:firstRow="1" w:lastRow="0" w:firstColumn="1" w:lastColumn="0" w:noHBand="0" w:noVBand="1"/>
      </w:tblPr>
      <w:tblGrid>
        <w:gridCol w:w="9629"/>
      </w:tblGrid>
      <w:tr w:rsidR="0066107C" w14:paraId="4A128CD6" w14:textId="77777777" w:rsidTr="00A7043F">
        <w:tc>
          <w:tcPr>
            <w:tcW w:w="9629" w:type="dxa"/>
          </w:tcPr>
          <w:p w14:paraId="632F8A27" w14:textId="17ECC3BD" w:rsidR="0066107C" w:rsidRPr="00BF6AF8" w:rsidRDefault="0066107C" w:rsidP="00A7043F">
            <w:pPr>
              <w:overflowPunct/>
              <w:autoSpaceDE/>
              <w:autoSpaceDN/>
              <w:adjustRightInd/>
              <w:spacing w:after="0"/>
              <w:textAlignment w:val="auto"/>
              <w:rPr>
                <w:rFonts w:eastAsia="Times New Roman"/>
              </w:rPr>
            </w:pPr>
            <w:r w:rsidRPr="00EC3C1F">
              <w:rPr>
                <w:rFonts w:eastAsia="Times New Roman"/>
                <w:b/>
                <w:highlight w:val="green"/>
              </w:rPr>
              <w:t>Agreement</w:t>
            </w:r>
            <w:r w:rsidR="00DF7679" w:rsidRPr="00EC3C1F">
              <w:rPr>
                <w:rFonts w:eastAsia="Times New Roman"/>
                <w:b/>
                <w:highlight w:val="green"/>
              </w:rPr>
              <w:t xml:space="preserve"> #116</w:t>
            </w:r>
          </w:p>
          <w:p w14:paraId="31D3F102" w14:textId="77777777" w:rsidR="0066107C" w:rsidRPr="00D02E74" w:rsidRDefault="0066107C" w:rsidP="008126E7">
            <w:pPr>
              <w:numPr>
                <w:ilvl w:val="0"/>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Regarding MI-Option 1 (Model identification with data collection related configuration(s) and/or indication(s)) of model identification type B, RAN1 further study the following aspects:</w:t>
            </w:r>
          </w:p>
          <w:p w14:paraId="2AD1A75B"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Relationship between model ID and data collection related configuration(s) and/or indication(s) </w:t>
            </w:r>
          </w:p>
          <w:p w14:paraId="480E086D"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Information transmitted from NW to UE (if any) </w:t>
            </w:r>
          </w:p>
          <w:p w14:paraId="5D662A8B"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Information transmitted from UE to NW (if any)</w:t>
            </w:r>
          </w:p>
          <w:p w14:paraId="337AF462"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The associated procedure</w:t>
            </w:r>
          </w:p>
          <w:p w14:paraId="0EFE1DEF"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Usage/Applicable use case(s) of MI-Option 1 </w:t>
            </w:r>
          </w:p>
          <w:p w14:paraId="45CF147E" w14:textId="77777777" w:rsidR="0066107C" w:rsidRDefault="0066107C" w:rsidP="00A7043F">
            <w:pPr>
              <w:overflowPunct/>
              <w:autoSpaceDE/>
              <w:autoSpaceDN/>
              <w:adjustRightInd/>
              <w:spacing w:after="0"/>
              <w:ind w:left="540"/>
              <w:textAlignment w:val="auto"/>
              <w:rPr>
                <w:rFonts w:eastAsia="Times New Roman"/>
              </w:rPr>
            </w:pPr>
            <w:r w:rsidRPr="00BF6AF8">
              <w:rPr>
                <w:rFonts w:eastAsia="Times New Roman"/>
              </w:rPr>
              <w:t>Note: whether MI-Option 1 is needed or not is a separate discussion</w:t>
            </w:r>
          </w:p>
          <w:p w14:paraId="4C3BCF23" w14:textId="77777777" w:rsidR="00DF7679" w:rsidRDefault="00DF7679" w:rsidP="00A7043F">
            <w:pPr>
              <w:overflowPunct/>
              <w:autoSpaceDE/>
              <w:autoSpaceDN/>
              <w:adjustRightInd/>
              <w:spacing w:after="0"/>
              <w:ind w:left="540"/>
              <w:textAlignment w:val="auto"/>
              <w:rPr>
                <w:rFonts w:eastAsia="Times New Roman"/>
              </w:rPr>
            </w:pPr>
          </w:p>
          <w:p w14:paraId="69624C41" w14:textId="62573D43" w:rsidR="003768BA" w:rsidRPr="003768BA" w:rsidRDefault="00D923F2" w:rsidP="007D43B5">
            <w:pPr>
              <w:overflowPunct/>
              <w:autoSpaceDE/>
              <w:autoSpaceDN/>
              <w:adjustRightInd/>
              <w:spacing w:after="0"/>
              <w:textAlignment w:val="auto"/>
              <w:rPr>
                <w:rFonts w:ascii="Times" w:eastAsia="DengXian" w:hAnsi="Times"/>
                <w:iCs/>
                <w:szCs w:val="24"/>
                <w:highlight w:val="green"/>
                <w:lang w:eastAsia="zh-CN"/>
              </w:rPr>
            </w:pPr>
            <w:r w:rsidRPr="00EC3C1F">
              <w:rPr>
                <w:rFonts w:eastAsia="Times New Roman"/>
                <w:b/>
                <w:highlight w:val="green"/>
              </w:rPr>
              <w:t>Agreement #116</w:t>
            </w:r>
          </w:p>
          <w:p w14:paraId="7B1446DB" w14:textId="77777777" w:rsidR="003768BA" w:rsidRPr="003768BA" w:rsidRDefault="003768BA" w:rsidP="007D43B5">
            <w:pPr>
              <w:overflowPunct/>
              <w:autoSpaceDE/>
              <w:autoSpaceDN/>
              <w:adjustRightInd/>
              <w:spacing w:after="0"/>
              <w:textAlignment w:val="auto"/>
              <w:rPr>
                <w:rFonts w:eastAsia="Batang"/>
                <w:bCs/>
                <w:szCs w:val="24"/>
              </w:rPr>
            </w:pPr>
            <w:r w:rsidRPr="003768BA">
              <w:rPr>
                <w:rFonts w:eastAsia="Batang"/>
                <w:bCs/>
                <w:szCs w:val="24"/>
              </w:rPr>
              <w:t xml:space="preserve">From RAN1 perspective, for UE-sided model(s) developed (e.g., trained, updated) at UE side, following procedure is an example (noted as </w:t>
            </w:r>
            <w:r w:rsidRPr="003768BA">
              <w:rPr>
                <w:rFonts w:eastAsia="Batang"/>
                <w:b/>
                <w:szCs w:val="24"/>
              </w:rPr>
              <w:t>AI-Example1</w:t>
            </w:r>
            <w:r w:rsidRPr="003768BA">
              <w:rPr>
                <w:rFonts w:eastAsia="Batang"/>
                <w:bCs/>
                <w:szCs w:val="24"/>
              </w:rPr>
              <w:t>) of MI-Option1 for further study (including the feasibility/necessity)</w:t>
            </w:r>
          </w:p>
          <w:p w14:paraId="53EF3951"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zCs w:val="24"/>
              </w:rPr>
            </w:pPr>
            <w:r w:rsidRPr="003768BA">
              <w:rPr>
                <w:rFonts w:eastAsia="Batang"/>
                <w:bCs/>
                <w:szCs w:val="24"/>
              </w:rPr>
              <w:t>A: For data collection, NW signals the data collection related configuration(s) and it/their associated ID(s)</w:t>
            </w:r>
            <w:r w:rsidRPr="003768BA">
              <w:rPr>
                <w:rFonts w:eastAsia="DengXian" w:hint="eastAsia"/>
                <w:bCs/>
                <w:szCs w:val="24"/>
                <w:lang w:eastAsia="zh-CN"/>
              </w:rPr>
              <w:t xml:space="preserve"> </w:t>
            </w:r>
          </w:p>
          <w:p w14:paraId="1B76B8B6"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Batang"/>
                <w:bCs/>
                <w:szCs w:val="24"/>
              </w:rPr>
              <w:t>Associated IDs for each sub use case in relation with NW-sided additional conditions</w:t>
            </w:r>
          </w:p>
          <w:p w14:paraId="3498E141"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trike/>
                <w:szCs w:val="24"/>
              </w:rPr>
            </w:pPr>
            <w:r w:rsidRPr="003768BA">
              <w:rPr>
                <w:rFonts w:eastAsia="Batang"/>
                <w:bCs/>
                <w:szCs w:val="24"/>
              </w:rPr>
              <w:t xml:space="preserve">B: UE(s) collects the data corresponding to the associated ID(s)  </w:t>
            </w:r>
          </w:p>
          <w:p w14:paraId="68064ADC"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trike/>
                <w:szCs w:val="24"/>
              </w:rPr>
            </w:pPr>
            <w:r w:rsidRPr="003768BA">
              <w:rPr>
                <w:rFonts w:eastAsia="Batang"/>
                <w:bCs/>
                <w:szCs w:val="24"/>
              </w:rPr>
              <w:t>C: AI/ML models are developed (e.g., trained, updated) at UE side based on the collected data corresponding to the associated ID(s).</w:t>
            </w:r>
            <w:r w:rsidRPr="003768BA">
              <w:rPr>
                <w:rFonts w:eastAsia="Batang"/>
                <w:bCs/>
                <w:color w:val="FF0000"/>
                <w:szCs w:val="24"/>
              </w:rPr>
              <w:t xml:space="preserve"> </w:t>
            </w:r>
          </w:p>
          <w:p w14:paraId="5472C85E"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zCs w:val="24"/>
              </w:rPr>
            </w:pPr>
            <w:r w:rsidRPr="003768BA">
              <w:rPr>
                <w:rFonts w:eastAsia="Batang"/>
                <w:bCs/>
                <w:szCs w:val="24"/>
              </w:rPr>
              <w:lastRenderedPageBreak/>
              <w:t xml:space="preserve">D: UE reports information of </w:t>
            </w:r>
            <w:r w:rsidRPr="003768BA">
              <w:rPr>
                <w:rFonts w:eastAsia="DengXian" w:hint="eastAsia"/>
                <w:szCs w:val="24"/>
                <w:lang w:eastAsia="zh-CN"/>
              </w:rPr>
              <w:t>its</w:t>
            </w:r>
            <w:r w:rsidRPr="003768BA">
              <w:rPr>
                <w:rFonts w:eastAsia="MS Mincho"/>
                <w:szCs w:val="24"/>
                <w:lang w:eastAsia="ja-JP"/>
              </w:rPr>
              <w:t xml:space="preserve"> AI/ML model</w:t>
            </w:r>
            <w:r w:rsidRPr="003768BA">
              <w:rPr>
                <w:rFonts w:eastAsia="DengXian"/>
                <w:szCs w:val="24"/>
                <w:lang w:eastAsia="zh-CN"/>
              </w:rPr>
              <w:t xml:space="preserve">s </w:t>
            </w:r>
            <w:r w:rsidRPr="003768BA">
              <w:rPr>
                <w:rFonts w:eastAsia="DengXian" w:hint="eastAsia"/>
                <w:szCs w:val="24"/>
                <w:lang w:eastAsia="zh-CN"/>
              </w:rPr>
              <w:t xml:space="preserve">corresponding </w:t>
            </w:r>
            <w:r w:rsidRPr="003768BA">
              <w:rPr>
                <w:rFonts w:eastAsia="DengXian"/>
                <w:szCs w:val="24"/>
                <w:lang w:eastAsia="zh-CN"/>
              </w:rPr>
              <w:t>to associated</w:t>
            </w:r>
            <w:r w:rsidRPr="003768BA">
              <w:rPr>
                <w:rFonts w:eastAsia="DengXian" w:hint="eastAsia"/>
                <w:szCs w:val="24"/>
                <w:lang w:eastAsia="zh-CN"/>
              </w:rPr>
              <w:t xml:space="preserve"> IDs to </w:t>
            </w:r>
            <w:r w:rsidRPr="003768BA">
              <w:rPr>
                <w:rFonts w:eastAsia="DengXian"/>
                <w:szCs w:val="24"/>
                <w:lang w:eastAsia="zh-CN"/>
              </w:rPr>
              <w:t>the NW.</w:t>
            </w:r>
            <w:r w:rsidRPr="003768BA">
              <w:rPr>
                <w:rFonts w:eastAsia="DengXian" w:hint="eastAsia"/>
                <w:szCs w:val="24"/>
                <w:lang w:eastAsia="zh-CN"/>
              </w:rPr>
              <w:t xml:space="preserve"> </w:t>
            </w:r>
            <w:r w:rsidRPr="003768BA">
              <w:rPr>
                <w:rFonts w:eastAsia="DengXian"/>
                <w:szCs w:val="24"/>
                <w:lang w:eastAsia="zh-CN"/>
              </w:rPr>
              <w:t>Model ID is determined/assigned for each AI/ML model</w:t>
            </w:r>
          </w:p>
          <w:p w14:paraId="527D8DF2"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Batang"/>
                <w:bCs/>
                <w:szCs w:val="24"/>
              </w:rPr>
              <w:t>relationship between model ID(s) and the associated ID(s)</w:t>
            </w:r>
          </w:p>
          <w:p w14:paraId="35BB67EA"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DengXian" w:hint="eastAsia"/>
                <w:bCs/>
                <w:szCs w:val="24"/>
                <w:lang w:eastAsia="zh-CN"/>
              </w:rPr>
              <w:t>H</w:t>
            </w:r>
            <w:r w:rsidRPr="003768BA">
              <w:rPr>
                <w:rFonts w:eastAsia="Batang"/>
                <w:bCs/>
                <w:szCs w:val="24"/>
              </w:rPr>
              <w:t xml:space="preserve">ow model ID(s) is determined/assigned, e.g., </w:t>
            </w:r>
          </w:p>
          <w:p w14:paraId="718E3E2B" w14:textId="77777777" w:rsidR="003768BA" w:rsidRPr="003768BA" w:rsidRDefault="003768BA" w:rsidP="007D43B5">
            <w:pPr>
              <w:numPr>
                <w:ilvl w:val="2"/>
                <w:numId w:val="26"/>
              </w:numPr>
              <w:overflowPunct/>
              <w:autoSpaceDE/>
              <w:autoSpaceDN/>
              <w:adjustRightInd/>
              <w:spacing w:after="0"/>
              <w:jc w:val="both"/>
              <w:textAlignment w:val="auto"/>
              <w:rPr>
                <w:rFonts w:eastAsia="Batang"/>
                <w:bCs/>
                <w:szCs w:val="24"/>
              </w:rPr>
            </w:pPr>
            <w:r w:rsidRPr="003768BA">
              <w:rPr>
                <w:rFonts w:eastAsia="Batang"/>
                <w:bCs/>
                <w:szCs w:val="24"/>
              </w:rPr>
              <w:t>Alt.1: NW assigns Model ID</w:t>
            </w:r>
          </w:p>
          <w:p w14:paraId="78F3E05E" w14:textId="77777777" w:rsidR="003768BA" w:rsidRPr="003768BA" w:rsidRDefault="003768BA" w:rsidP="007D43B5">
            <w:pPr>
              <w:numPr>
                <w:ilvl w:val="2"/>
                <w:numId w:val="26"/>
              </w:numPr>
              <w:overflowPunct/>
              <w:autoSpaceDE/>
              <w:autoSpaceDN/>
              <w:adjustRightInd/>
              <w:spacing w:after="0"/>
              <w:jc w:val="both"/>
              <w:textAlignment w:val="auto"/>
              <w:rPr>
                <w:rFonts w:eastAsia="Batang"/>
                <w:bCs/>
                <w:szCs w:val="24"/>
              </w:rPr>
            </w:pPr>
            <w:r w:rsidRPr="003768BA">
              <w:rPr>
                <w:rFonts w:eastAsia="Batang"/>
                <w:bCs/>
                <w:szCs w:val="24"/>
              </w:rPr>
              <w:t>Alt.2: UE assigns/reports Model ID</w:t>
            </w:r>
          </w:p>
          <w:p w14:paraId="3EF373F4" w14:textId="77777777" w:rsidR="003768BA" w:rsidRPr="003768BA" w:rsidRDefault="003768BA" w:rsidP="007D43B5">
            <w:pPr>
              <w:numPr>
                <w:ilvl w:val="2"/>
                <w:numId w:val="26"/>
              </w:numPr>
              <w:overflowPunct/>
              <w:autoSpaceDE/>
              <w:autoSpaceDN/>
              <w:adjustRightInd/>
              <w:spacing w:after="0"/>
              <w:jc w:val="both"/>
              <w:textAlignment w:val="auto"/>
              <w:rPr>
                <w:rFonts w:eastAsia="Batang"/>
                <w:bCs/>
                <w:szCs w:val="24"/>
              </w:rPr>
            </w:pPr>
            <w:r w:rsidRPr="003768BA">
              <w:rPr>
                <w:rFonts w:eastAsia="Batang"/>
                <w:bCs/>
                <w:szCs w:val="24"/>
              </w:rPr>
              <w:t>Alt.3: Associated ID(s) is assumed as model ID(s)</w:t>
            </w:r>
          </w:p>
          <w:p w14:paraId="1CB43095" w14:textId="77777777" w:rsidR="003768BA" w:rsidRPr="003768BA" w:rsidRDefault="003768BA" w:rsidP="007D43B5">
            <w:pPr>
              <w:numPr>
                <w:ilvl w:val="3"/>
                <w:numId w:val="26"/>
              </w:numPr>
              <w:overflowPunct/>
              <w:autoSpaceDE/>
              <w:autoSpaceDN/>
              <w:adjustRightInd/>
              <w:spacing w:after="0"/>
              <w:jc w:val="both"/>
              <w:textAlignment w:val="auto"/>
              <w:rPr>
                <w:rFonts w:eastAsia="Batang"/>
                <w:bCs/>
                <w:szCs w:val="24"/>
              </w:rPr>
            </w:pPr>
            <w:r w:rsidRPr="003768BA">
              <w:rPr>
                <w:rFonts w:eastAsia="Batang"/>
                <w:bCs/>
                <w:szCs w:val="24"/>
              </w:rPr>
              <w:t>“Model ID is determined/assigned for each AI/ML model” in D is not needed</w:t>
            </w:r>
          </w:p>
          <w:p w14:paraId="47B88EE8" w14:textId="77777777" w:rsidR="003768BA" w:rsidRPr="003768BA" w:rsidRDefault="003768BA" w:rsidP="007D43B5">
            <w:pPr>
              <w:numPr>
                <w:ilvl w:val="2"/>
                <w:numId w:val="26"/>
              </w:numPr>
              <w:overflowPunct/>
              <w:autoSpaceDE/>
              <w:autoSpaceDN/>
              <w:adjustRightInd/>
              <w:spacing w:after="0"/>
              <w:jc w:val="both"/>
              <w:textAlignment w:val="auto"/>
              <w:rPr>
                <w:rFonts w:eastAsia="Batang"/>
                <w:bCs/>
                <w:szCs w:val="24"/>
              </w:rPr>
            </w:pPr>
            <w:r w:rsidRPr="003768BA">
              <w:rPr>
                <w:rFonts w:eastAsia="Batang"/>
                <w:bCs/>
                <w:szCs w:val="24"/>
              </w:rPr>
              <w:t>Alt.4: Model ID is determined by pre-defined rule(s) in the specification</w:t>
            </w:r>
          </w:p>
          <w:p w14:paraId="0E4F3EC3"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Batang"/>
                <w:bCs/>
                <w:szCs w:val="24"/>
              </w:rPr>
              <w:t>FFS: how to report</w:t>
            </w:r>
          </w:p>
          <w:p w14:paraId="11278893" w14:textId="77777777" w:rsidR="003768BA" w:rsidRPr="003768BA" w:rsidRDefault="003768BA" w:rsidP="007D43B5">
            <w:pPr>
              <w:numPr>
                <w:ilvl w:val="1"/>
                <w:numId w:val="26"/>
              </w:numPr>
              <w:overflowPunct/>
              <w:autoSpaceDE/>
              <w:autoSpaceDN/>
              <w:adjustRightInd/>
              <w:spacing w:after="0"/>
              <w:jc w:val="both"/>
              <w:textAlignment w:val="auto"/>
              <w:rPr>
                <w:rFonts w:eastAsia="Batang"/>
                <w:bCs/>
                <w:szCs w:val="24"/>
              </w:rPr>
            </w:pPr>
            <w:r w:rsidRPr="003768BA">
              <w:rPr>
                <w:rFonts w:eastAsia="Batang"/>
                <w:bCs/>
                <w:szCs w:val="24"/>
              </w:rPr>
              <w:t>Note: D is to facilitate AI/ML model inference</w:t>
            </w:r>
          </w:p>
          <w:p w14:paraId="34AF18B0" w14:textId="77777777" w:rsidR="003768BA" w:rsidRPr="003768BA" w:rsidRDefault="003768BA" w:rsidP="007D43B5">
            <w:pPr>
              <w:numPr>
                <w:ilvl w:val="0"/>
                <w:numId w:val="26"/>
              </w:numPr>
              <w:overflowPunct/>
              <w:autoSpaceDE/>
              <w:autoSpaceDN/>
              <w:adjustRightInd/>
              <w:spacing w:after="0"/>
              <w:jc w:val="both"/>
              <w:textAlignment w:val="auto"/>
              <w:rPr>
                <w:rFonts w:eastAsia="Batang"/>
                <w:bCs/>
                <w:szCs w:val="24"/>
              </w:rPr>
            </w:pPr>
            <w:r w:rsidRPr="003768BA">
              <w:rPr>
                <w:rFonts w:eastAsia="DengXian" w:hint="eastAsia"/>
                <w:bCs/>
                <w:szCs w:val="24"/>
                <w:lang w:eastAsia="zh-CN"/>
              </w:rPr>
              <w:t xml:space="preserve">Note: Step A/B/C and additional interaction of associated IDs between UE and NW can be </w:t>
            </w:r>
            <w:r w:rsidRPr="003768BA">
              <w:rPr>
                <w:rFonts w:eastAsia="DengXian"/>
                <w:bCs/>
                <w:szCs w:val="24"/>
                <w:lang w:eastAsia="zh-CN"/>
              </w:rPr>
              <w:t>considered</w:t>
            </w:r>
            <w:r w:rsidRPr="003768BA">
              <w:rPr>
                <w:rFonts w:eastAsia="DengXian" w:hint="eastAsia"/>
                <w:bCs/>
                <w:szCs w:val="24"/>
                <w:lang w:eastAsia="zh-CN"/>
              </w:rPr>
              <w:t xml:space="preserve"> as a different solution for resolving the </w:t>
            </w:r>
            <w:r w:rsidRPr="003768BA">
              <w:rPr>
                <w:rFonts w:eastAsia="DengXian"/>
                <w:bCs/>
                <w:szCs w:val="24"/>
                <w:lang w:eastAsia="zh-CN"/>
              </w:rPr>
              <w:t>consistency</w:t>
            </w:r>
            <w:r w:rsidRPr="003768BA">
              <w:rPr>
                <w:rFonts w:eastAsia="DengXian" w:hint="eastAsia"/>
                <w:bCs/>
                <w:szCs w:val="24"/>
                <w:lang w:eastAsia="zh-CN"/>
              </w:rPr>
              <w:t xml:space="preserve"> without model identification.</w:t>
            </w:r>
          </w:p>
          <w:p w14:paraId="2F12127F" w14:textId="77777777" w:rsidR="003768BA" w:rsidRDefault="003768BA" w:rsidP="00DF7679">
            <w:pPr>
              <w:overflowPunct/>
              <w:autoSpaceDE/>
              <w:autoSpaceDN/>
              <w:adjustRightInd/>
              <w:spacing w:after="0"/>
              <w:textAlignment w:val="auto"/>
              <w:rPr>
                <w:rFonts w:eastAsia="Times New Roman"/>
                <w:b/>
                <w:highlight w:val="green"/>
              </w:rPr>
            </w:pPr>
          </w:p>
          <w:p w14:paraId="203E7002" w14:textId="5976C223" w:rsidR="004C14D4" w:rsidRPr="00BF6AF8" w:rsidRDefault="004C14D4" w:rsidP="004C14D4">
            <w:pPr>
              <w:overflowPunct/>
              <w:autoSpaceDE/>
              <w:autoSpaceDN/>
              <w:adjustRightInd/>
              <w:spacing w:after="0"/>
              <w:textAlignment w:val="auto"/>
              <w:rPr>
                <w:rFonts w:eastAsia="Times New Roman"/>
              </w:rPr>
            </w:pPr>
            <w:r w:rsidRPr="00EC3C1F">
              <w:rPr>
                <w:rFonts w:eastAsia="Times New Roman"/>
                <w:b/>
                <w:highlight w:val="green"/>
              </w:rPr>
              <w:t>Agreement #11</w:t>
            </w:r>
            <w:r>
              <w:rPr>
                <w:rFonts w:eastAsia="Times New Roman"/>
                <w:b/>
                <w:highlight w:val="green"/>
              </w:rPr>
              <w:t>7</w:t>
            </w:r>
          </w:p>
          <w:p w14:paraId="26A973F1" w14:textId="4139A8A4" w:rsidR="00AB4228" w:rsidRPr="00AB4228" w:rsidRDefault="00E0072C" w:rsidP="006C128E">
            <w:pPr>
              <w:overflowPunct/>
              <w:autoSpaceDE/>
              <w:autoSpaceDN/>
              <w:adjustRightInd/>
              <w:spacing w:after="0"/>
              <w:textAlignment w:val="auto"/>
              <w:rPr>
                <w:rFonts w:eastAsia="Times New Roman"/>
              </w:rPr>
            </w:pPr>
            <w:r>
              <w:rPr>
                <w:rFonts w:eastAsia="Times New Roman"/>
              </w:rPr>
              <w:t>F</w:t>
            </w:r>
            <w:r w:rsidR="00AB4228" w:rsidRPr="00AB4228">
              <w:rPr>
                <w:rFonts w:eastAsia="Times New Roman"/>
              </w:rPr>
              <w:t>rom RAN1 perspective, for UE part of two-sided model, further study the following example of MI-Option2 (including the feasibility/necessity)</w:t>
            </w:r>
          </w:p>
          <w:p w14:paraId="4DD1BD0A"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AI-Example2-1</w:t>
            </w:r>
          </w:p>
          <w:p w14:paraId="024E1655"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A: A dataset is transferred from the NW/NW-side to UE/UE-side via standardized </w:t>
            </w:r>
            <w:proofErr w:type="spellStart"/>
            <w:r w:rsidRPr="00AB4228">
              <w:rPr>
                <w:rFonts w:eastAsia="Times New Roman"/>
              </w:rPr>
              <w:t>signaling</w:t>
            </w:r>
            <w:proofErr w:type="spellEnd"/>
            <w:r w:rsidRPr="00AB4228">
              <w:rPr>
                <w:rFonts w:eastAsia="Times New Roman"/>
              </w:rPr>
              <w:t xml:space="preserve">. </w:t>
            </w:r>
          </w:p>
          <w:p w14:paraId="08BB6B5C" w14:textId="77777777" w:rsidR="00AB4228" w:rsidRPr="00AB4228" w:rsidRDefault="00AB4228" w:rsidP="00AB4228">
            <w:pPr>
              <w:numPr>
                <w:ilvl w:val="2"/>
                <w:numId w:val="23"/>
              </w:numPr>
              <w:overflowPunct/>
              <w:autoSpaceDE/>
              <w:autoSpaceDN/>
              <w:adjustRightInd/>
              <w:spacing w:after="0"/>
              <w:textAlignment w:val="auto"/>
              <w:rPr>
                <w:rFonts w:eastAsia="Times New Roman"/>
              </w:rPr>
            </w:pPr>
            <w:r w:rsidRPr="00AB4228">
              <w:rPr>
                <w:rFonts w:eastAsia="Times New Roman"/>
              </w:rPr>
              <w:t xml:space="preserve">Note: RAN1 study of Step A only focuses on RAN1 aspect of the dataset transfer from NW to UE. Other solution for dataset exchange is out of RAN1 scope. </w:t>
            </w:r>
          </w:p>
          <w:p w14:paraId="19126FE9"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B: UE part of two-sided model(s) is(are) developed based on at least the above dataset. </w:t>
            </w:r>
          </w:p>
          <w:p w14:paraId="735BECB0"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C: UE reports information of its UE part of two-sided model(s) corresponding to the above dataset to the NW. </w:t>
            </w:r>
          </w:p>
          <w:p w14:paraId="28940F97"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FFS: How model ID is determined/assigned for each AI/ML model (including relationship between dataset and model ID)</w:t>
            </w:r>
          </w:p>
          <w:p w14:paraId="5326E873"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Note: Some step(s) may not be needed for MI-Option2</w:t>
            </w:r>
          </w:p>
          <w:p w14:paraId="16B06064"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 xml:space="preserve">Note: The above example is based on the assumption of NW-first training. It is separate discussion for the assumption of UE-first training. </w:t>
            </w:r>
          </w:p>
          <w:p w14:paraId="076EA34A"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Note: The study should consider the impact on inter-vendor collaboration, at least including complexity, performance, interoperability in RAN4/testing related aspects and feasibility.</w:t>
            </w:r>
          </w:p>
          <w:p w14:paraId="7F1CB970" w14:textId="5D1D1917" w:rsidR="007312A5" w:rsidRPr="006C128E" w:rsidRDefault="00AB4228" w:rsidP="006C128E">
            <w:pPr>
              <w:numPr>
                <w:ilvl w:val="0"/>
                <w:numId w:val="23"/>
              </w:numPr>
              <w:overflowPunct/>
              <w:autoSpaceDE/>
              <w:autoSpaceDN/>
              <w:adjustRightInd/>
              <w:spacing w:after="0"/>
              <w:textAlignment w:val="auto"/>
              <w:rPr>
                <w:rFonts w:eastAsia="Times New Roman"/>
              </w:rPr>
            </w:pPr>
            <w:r w:rsidRPr="00AB4228">
              <w:rPr>
                <w:rFonts w:eastAsia="Times New Roman"/>
              </w:rPr>
              <w:t>FFS: whether/how to consider UE-side additional condition(s) for the dataset</w:t>
            </w:r>
          </w:p>
          <w:p w14:paraId="023E5F65" w14:textId="24281D9C" w:rsidR="004B2FD4" w:rsidRPr="00D02E74" w:rsidRDefault="004B2FD4" w:rsidP="00D923F2">
            <w:pPr>
              <w:overflowPunct/>
              <w:autoSpaceDE/>
              <w:autoSpaceDN/>
              <w:adjustRightInd/>
              <w:spacing w:after="0"/>
              <w:textAlignment w:val="auto"/>
              <w:rPr>
                <w:rFonts w:eastAsia="Times New Roman"/>
                <w:iCs/>
              </w:rPr>
            </w:pPr>
          </w:p>
          <w:p w14:paraId="3FB8B1C3" w14:textId="77777777" w:rsidR="004B2FD4" w:rsidRPr="00D02E74" w:rsidRDefault="004B2FD4" w:rsidP="005B1606">
            <w:pPr>
              <w:overflowPunct/>
              <w:autoSpaceDE/>
              <w:autoSpaceDN/>
              <w:adjustRightInd/>
              <w:spacing w:after="0"/>
              <w:textAlignment w:val="auto"/>
              <w:rPr>
                <w:rFonts w:eastAsia="Times New Roman"/>
              </w:rPr>
            </w:pPr>
          </w:p>
          <w:p w14:paraId="40FB4BC5" w14:textId="77777777" w:rsidR="00E60684" w:rsidRPr="000C4857" w:rsidRDefault="00E60684" w:rsidP="00E60684">
            <w:pPr>
              <w:overflowPunct/>
              <w:autoSpaceDE/>
              <w:autoSpaceDN/>
              <w:adjustRightInd/>
              <w:spacing w:after="0"/>
              <w:textAlignment w:val="auto"/>
              <w:rPr>
                <w:bCs/>
              </w:rPr>
            </w:pPr>
            <w:r w:rsidRPr="000C4857">
              <w:rPr>
                <w:rFonts w:eastAsia="Times New Roman"/>
                <w:b/>
                <w:highlight w:val="green"/>
              </w:rPr>
              <w:t>Agreement #118</w:t>
            </w:r>
          </w:p>
          <w:p w14:paraId="5E4CAF96" w14:textId="77777777" w:rsidR="004B2FD4" w:rsidRDefault="00E60684" w:rsidP="00E60684">
            <w:pPr>
              <w:overflowPunct/>
              <w:autoSpaceDE/>
              <w:autoSpaceDN/>
              <w:adjustRightInd/>
              <w:spacing w:after="0"/>
              <w:textAlignment w:val="auto"/>
              <w:rPr>
                <w:bCs/>
              </w:rPr>
            </w:pPr>
            <w:r w:rsidRPr="000C4857">
              <w:rPr>
                <w:bCs/>
              </w:rPr>
              <w:t>RAN1 is recommending extending the study of the Model identification, and Model transfer/Model delivery based on RAN1 understanding the study is not completed.</w:t>
            </w:r>
          </w:p>
          <w:p w14:paraId="67E528D1" w14:textId="77777777" w:rsidR="00345AF8" w:rsidRDefault="00345AF8" w:rsidP="00E60684">
            <w:pPr>
              <w:overflowPunct/>
              <w:autoSpaceDE/>
              <w:autoSpaceDN/>
              <w:adjustRightInd/>
              <w:spacing w:after="0"/>
              <w:textAlignment w:val="auto"/>
              <w:rPr>
                <w:rFonts w:eastAsia="Times New Roman"/>
              </w:rPr>
            </w:pPr>
          </w:p>
          <w:p w14:paraId="4D6B2855" w14:textId="00C643C2" w:rsidR="00345AF8" w:rsidRPr="00023963" w:rsidRDefault="00345AF8" w:rsidP="00345AF8">
            <w:pPr>
              <w:overflowPunct/>
              <w:autoSpaceDE/>
              <w:autoSpaceDN/>
              <w:adjustRightInd/>
              <w:spacing w:after="0"/>
              <w:textAlignment w:val="auto"/>
              <w:rPr>
                <w:rFonts w:eastAsia="Times New Roman"/>
                <w:b/>
                <w:bCs/>
                <w:iCs/>
              </w:rPr>
            </w:pPr>
            <w:r w:rsidRPr="00023963">
              <w:rPr>
                <w:rFonts w:eastAsia="Times New Roman"/>
                <w:b/>
                <w:bCs/>
                <w:iCs/>
                <w:highlight w:val="green"/>
              </w:rPr>
              <w:t>Agreement #118-bis</w:t>
            </w:r>
          </w:p>
          <w:p w14:paraId="22F714FB" w14:textId="77777777" w:rsidR="00345AF8" w:rsidRPr="00345AF8" w:rsidRDefault="00345AF8" w:rsidP="00345AF8">
            <w:pPr>
              <w:overflowPunct/>
              <w:autoSpaceDE/>
              <w:autoSpaceDN/>
              <w:adjustRightInd/>
              <w:spacing w:after="0"/>
              <w:textAlignment w:val="auto"/>
              <w:rPr>
                <w:rFonts w:eastAsia="Times New Roman"/>
                <w:iCs/>
              </w:rPr>
            </w:pPr>
            <w:r w:rsidRPr="00345AF8">
              <w:rPr>
                <w:rFonts w:eastAsia="Times New Roman"/>
                <w:iCs/>
              </w:rPr>
              <w:t xml:space="preserve">Regarding the study of MI-Option2 (i.e., model identification with dataset transfer) for the two-sided model, ID (denoted as ID-X) can be transmitted from network/network-side to UE/UE-side </w:t>
            </w:r>
            <w:r w:rsidRPr="00345AF8">
              <w:rPr>
                <w:rFonts w:eastAsia="Times New Roman" w:hint="eastAsia"/>
                <w:iCs/>
              </w:rPr>
              <w:t xml:space="preserve">for the </w:t>
            </w:r>
            <w:r w:rsidRPr="00345AF8">
              <w:rPr>
                <w:rFonts w:eastAsia="Times New Roman"/>
                <w:iCs/>
              </w:rPr>
              <w:t xml:space="preserve">dataset.   </w:t>
            </w:r>
          </w:p>
          <w:p w14:paraId="7BEC9B53" w14:textId="77777777" w:rsidR="00345AF8" w:rsidRPr="00345AF8" w:rsidRDefault="00345AF8" w:rsidP="00345AF8">
            <w:pPr>
              <w:numPr>
                <w:ilvl w:val="0"/>
                <w:numId w:val="49"/>
              </w:numPr>
              <w:overflowPunct/>
              <w:autoSpaceDE/>
              <w:autoSpaceDN/>
              <w:adjustRightInd/>
              <w:spacing w:after="0"/>
              <w:textAlignment w:val="auto"/>
              <w:rPr>
                <w:rFonts w:eastAsia="Times New Roman"/>
                <w:iCs/>
              </w:rPr>
            </w:pPr>
            <w:r w:rsidRPr="00345AF8">
              <w:rPr>
                <w:rFonts w:eastAsia="Times New Roman"/>
                <w:iCs/>
              </w:rPr>
              <w:t xml:space="preserve">Note: The notation “ID-X” is used for discussion purpose </w:t>
            </w:r>
          </w:p>
          <w:p w14:paraId="3452083B" w14:textId="03969B6A" w:rsidR="00345AF8" w:rsidRPr="00D02E74" w:rsidRDefault="00345AF8" w:rsidP="00E60684">
            <w:pPr>
              <w:overflowPunct/>
              <w:autoSpaceDE/>
              <w:autoSpaceDN/>
              <w:adjustRightInd/>
              <w:spacing w:after="0"/>
              <w:textAlignment w:val="auto"/>
              <w:rPr>
                <w:rFonts w:eastAsia="Times New Roman"/>
              </w:rPr>
            </w:pPr>
          </w:p>
        </w:tc>
      </w:tr>
    </w:tbl>
    <w:p w14:paraId="54A682E3" w14:textId="77777777" w:rsidR="00E81F9C" w:rsidRPr="00D02E74" w:rsidRDefault="00E81F9C" w:rsidP="0066107C">
      <w:pPr>
        <w:rPr>
          <w:color w:val="000000"/>
          <w:shd w:val="clear" w:color="auto" w:fill="FFFFFF"/>
        </w:rPr>
      </w:pPr>
    </w:p>
    <w:p w14:paraId="0AEBC47C" w14:textId="4746E77F" w:rsidR="003F735D" w:rsidRPr="00D02E74" w:rsidRDefault="003F735D" w:rsidP="003F735D">
      <w:pPr>
        <w:jc w:val="both"/>
      </w:pPr>
      <w:r w:rsidRPr="00D02E74">
        <w:t>Furthermore, on AI/ML-based CSI compression, the following agreements</w:t>
      </w:r>
      <w:r w:rsidR="00A66BBA" w:rsidRPr="00D02E74">
        <w:t xml:space="preserve"> related to inter-vendor collaboration options</w:t>
      </w:r>
      <w:r w:rsidRPr="00D02E74">
        <w:t xml:space="preserve"> have been reached in </w:t>
      </w:r>
      <w:r w:rsidR="00754764" w:rsidRPr="00D02E74">
        <w:t>RAN1 #116</w:t>
      </w:r>
      <w:r w:rsidR="009969D4" w:rsidRPr="00D02E74">
        <w:t xml:space="preserve"> </w:t>
      </w:r>
      <w:r w:rsidR="00C5628F" w:rsidRPr="00D02E74">
        <w:t xml:space="preserve">and </w:t>
      </w:r>
      <w:r w:rsidRPr="00D02E74">
        <w:t>RAN1 #11</w:t>
      </w:r>
      <w:r w:rsidR="00C5628F" w:rsidRPr="00D02E74">
        <w:t>6bis</w:t>
      </w:r>
      <w:r w:rsidRPr="00D02E74">
        <w:t xml:space="preserve"> meeting</w:t>
      </w:r>
      <w:r w:rsidR="009969D4" w:rsidRPr="00D02E74">
        <w:t>s</w:t>
      </w:r>
      <w:r w:rsidRPr="00D02E74">
        <w:t xml:space="preserve"> </w:t>
      </w:r>
      <w:r w:rsidRPr="00511C72">
        <w:rPr>
          <w:rFonts w:eastAsia="DengXian"/>
          <w:lang w:eastAsia="zh-CN"/>
        </w:rPr>
        <w:fldChar w:fldCharType="begin"/>
      </w:r>
      <w:r w:rsidRPr="00511C72">
        <w:rPr>
          <w:rFonts w:eastAsia="DengXian"/>
          <w:lang w:eastAsia="zh-CN"/>
        </w:rPr>
        <w:instrText xml:space="preserve"> REF _Ref178160243 \r  \* MERGEFORMAT </w:instrText>
      </w:r>
      <w:r w:rsidRPr="00511C72">
        <w:rPr>
          <w:rFonts w:eastAsia="DengXian"/>
          <w:lang w:eastAsia="zh-CN"/>
        </w:rPr>
        <w:fldChar w:fldCharType="separate"/>
      </w:r>
      <w:r w:rsidRPr="00511C72">
        <w:rPr>
          <w:rFonts w:eastAsia="DengXian"/>
          <w:lang w:eastAsia="zh-CN"/>
        </w:rPr>
        <w:t>[</w:t>
      </w:r>
      <w:r w:rsidR="00D9434E">
        <w:rPr>
          <w:rFonts w:eastAsia="DengXian"/>
          <w:lang w:eastAsia="zh-CN"/>
        </w:rPr>
        <w:t>3</w:t>
      </w:r>
      <w:r w:rsidRPr="00511C72">
        <w:rPr>
          <w:rFonts w:eastAsia="DengXian"/>
          <w:lang w:eastAsia="zh-CN"/>
        </w:rPr>
        <w:t>]</w:t>
      </w:r>
      <w:r w:rsidRPr="00511C72">
        <w:rPr>
          <w:rFonts w:eastAsia="DengXian"/>
          <w:lang w:eastAsia="zh-CN"/>
        </w:rPr>
        <w:fldChar w:fldCharType="end"/>
      </w:r>
      <w:r w:rsidRPr="00D02E74">
        <w:t>:</w:t>
      </w:r>
    </w:p>
    <w:tbl>
      <w:tblPr>
        <w:tblStyle w:val="TableGrid"/>
        <w:tblW w:w="0" w:type="auto"/>
        <w:tblLook w:val="04A0" w:firstRow="1" w:lastRow="0" w:firstColumn="1" w:lastColumn="0" w:noHBand="0" w:noVBand="1"/>
      </w:tblPr>
      <w:tblGrid>
        <w:gridCol w:w="9629"/>
      </w:tblGrid>
      <w:tr w:rsidR="005B6FE9" w14:paraId="0A0804DF" w14:textId="77777777" w:rsidTr="00926A11">
        <w:tc>
          <w:tcPr>
            <w:tcW w:w="9629" w:type="dxa"/>
          </w:tcPr>
          <w:p w14:paraId="15DE3D41" w14:textId="77777777" w:rsidR="00FE3C6C" w:rsidRDefault="00FE3C6C" w:rsidP="00FE3C6C">
            <w:pPr>
              <w:overflowPunct/>
              <w:autoSpaceDE/>
              <w:autoSpaceDN/>
              <w:adjustRightInd/>
              <w:spacing w:after="0"/>
              <w:textAlignment w:val="auto"/>
              <w:rPr>
                <w:rFonts w:eastAsia="DengXian"/>
                <w:b/>
                <w:bCs/>
                <w:lang w:eastAsia="zh-CN"/>
              </w:rPr>
            </w:pPr>
            <w:r w:rsidRPr="00D02E74">
              <w:rPr>
                <w:rFonts w:eastAsia="Times New Roman"/>
                <w:b/>
                <w:bCs/>
                <w:highlight w:val="green"/>
              </w:rPr>
              <w:t>Agreement</w:t>
            </w:r>
            <w:r w:rsidRPr="00AA6EAF">
              <w:rPr>
                <w:rFonts w:eastAsia="Times New Roman"/>
                <w:highlight w:val="green"/>
              </w:rPr>
              <w:t> </w:t>
            </w:r>
            <w:r w:rsidRPr="008D6DAF">
              <w:rPr>
                <w:rFonts w:eastAsia="DengXian"/>
                <w:b/>
                <w:bCs/>
                <w:highlight w:val="green"/>
                <w:lang w:eastAsia="zh-CN"/>
              </w:rPr>
              <w:t xml:space="preserve">from </w:t>
            </w:r>
            <w:r>
              <w:rPr>
                <w:rFonts w:eastAsia="DengXian"/>
                <w:b/>
                <w:bCs/>
                <w:highlight w:val="green"/>
                <w:lang w:eastAsia="zh-CN"/>
              </w:rPr>
              <w:t>#116 on inter-vendor collaboration options for AI/ML-enabled CSI compression</w:t>
            </w:r>
          </w:p>
          <w:p w14:paraId="09E09406" w14:textId="77777777" w:rsidR="00FE3C6C" w:rsidRPr="00AA6EAF" w:rsidRDefault="00FE3C6C" w:rsidP="00FE3C6C">
            <w:pPr>
              <w:overflowPunct/>
              <w:autoSpaceDE/>
              <w:autoSpaceDN/>
              <w:adjustRightInd/>
              <w:spacing w:after="0"/>
              <w:textAlignment w:val="auto"/>
              <w:rPr>
                <w:rFonts w:eastAsia="Times New Roman"/>
              </w:rPr>
            </w:pPr>
          </w:p>
          <w:p w14:paraId="079B6082"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To alleviate / resolve the issues related to inter-vendor training collaboration of AI/ML-based CSI compression using two-sided model, study the following options:</w:t>
            </w:r>
            <w:r w:rsidRPr="00AA6EAF">
              <w:rPr>
                <w:rFonts w:eastAsia="Times New Roman"/>
              </w:rPr>
              <w:t> </w:t>
            </w:r>
          </w:p>
          <w:p w14:paraId="6ED202C9" w14:textId="77777777" w:rsidR="00FE3C6C" w:rsidRPr="00AA6EAF" w:rsidRDefault="00FE3C6C" w:rsidP="00FE3C6C">
            <w:pPr>
              <w:numPr>
                <w:ilvl w:val="0"/>
                <w:numId w:val="33"/>
              </w:numPr>
              <w:overflowPunct/>
              <w:autoSpaceDE/>
              <w:autoSpaceDN/>
              <w:adjustRightInd/>
              <w:spacing w:after="0"/>
              <w:textAlignment w:val="auto"/>
              <w:rPr>
                <w:rFonts w:eastAsia="Times New Roman"/>
              </w:rPr>
            </w:pPr>
            <w:r w:rsidRPr="00D02E74">
              <w:rPr>
                <w:rFonts w:eastAsia="Times New Roman"/>
              </w:rPr>
              <w:t>Option 1: Fully standardized reference model (structure + parameters)</w:t>
            </w:r>
            <w:r w:rsidRPr="00AA6EAF">
              <w:rPr>
                <w:rFonts w:eastAsia="Times New Roman"/>
              </w:rPr>
              <w:t> </w:t>
            </w:r>
          </w:p>
          <w:p w14:paraId="09C1D5A1" w14:textId="77777777" w:rsidR="00FE3C6C" w:rsidRPr="00AA6EAF" w:rsidRDefault="00FE3C6C" w:rsidP="00FE3C6C">
            <w:pPr>
              <w:numPr>
                <w:ilvl w:val="0"/>
                <w:numId w:val="34"/>
              </w:numPr>
              <w:overflowPunct/>
              <w:autoSpaceDE/>
              <w:autoSpaceDN/>
              <w:adjustRightInd/>
              <w:spacing w:after="0"/>
              <w:textAlignment w:val="auto"/>
              <w:rPr>
                <w:rFonts w:eastAsia="Times New Roman"/>
              </w:rPr>
            </w:pPr>
            <w:r w:rsidRPr="00D02E74">
              <w:rPr>
                <w:rFonts w:eastAsia="Times New Roman"/>
              </w:rPr>
              <w:t>Option 2: Standardized dataset</w:t>
            </w:r>
            <w:r w:rsidRPr="00AA6EAF">
              <w:rPr>
                <w:rFonts w:eastAsia="Times New Roman"/>
              </w:rPr>
              <w:t> </w:t>
            </w:r>
          </w:p>
          <w:p w14:paraId="6C2D37A9" w14:textId="77777777" w:rsidR="00FE3C6C" w:rsidRPr="00AA6EAF" w:rsidRDefault="00FE3C6C" w:rsidP="00FE3C6C">
            <w:pPr>
              <w:numPr>
                <w:ilvl w:val="0"/>
                <w:numId w:val="35"/>
              </w:numPr>
              <w:overflowPunct/>
              <w:autoSpaceDE/>
              <w:autoSpaceDN/>
              <w:adjustRightInd/>
              <w:spacing w:after="0"/>
              <w:textAlignment w:val="auto"/>
              <w:rPr>
                <w:rFonts w:eastAsia="Times New Roman"/>
              </w:rPr>
            </w:pPr>
            <w:r w:rsidRPr="00D02E74">
              <w:rPr>
                <w:rFonts w:eastAsia="Times New Roman"/>
              </w:rPr>
              <w:t>Option 3: Standardized reference model structure + Parameter exchange between NW-side and UE-side</w:t>
            </w:r>
            <w:r w:rsidRPr="00AA6EAF">
              <w:rPr>
                <w:rFonts w:eastAsia="Times New Roman"/>
              </w:rPr>
              <w:t> </w:t>
            </w:r>
          </w:p>
          <w:p w14:paraId="1DBD34C0" w14:textId="77777777" w:rsidR="00FE3C6C" w:rsidRPr="00AA6EAF" w:rsidRDefault="00FE3C6C" w:rsidP="00FE3C6C">
            <w:pPr>
              <w:numPr>
                <w:ilvl w:val="0"/>
                <w:numId w:val="36"/>
              </w:numPr>
              <w:overflowPunct/>
              <w:autoSpaceDE/>
              <w:autoSpaceDN/>
              <w:adjustRightInd/>
              <w:spacing w:after="0"/>
              <w:textAlignment w:val="auto"/>
              <w:rPr>
                <w:rFonts w:eastAsia="Times New Roman"/>
              </w:rPr>
            </w:pPr>
            <w:r w:rsidRPr="00D02E74">
              <w:rPr>
                <w:rFonts w:eastAsia="Times New Roman"/>
              </w:rPr>
              <w:t>Option 4: Standardized data / dataset format + Dataset exchange between NW-side and UE-side</w:t>
            </w:r>
            <w:r w:rsidRPr="00AA6EAF">
              <w:rPr>
                <w:rFonts w:eastAsia="Times New Roman"/>
              </w:rPr>
              <w:t> </w:t>
            </w:r>
          </w:p>
          <w:p w14:paraId="7E9D6205" w14:textId="77777777" w:rsidR="00FE3C6C" w:rsidRPr="00AA6EAF" w:rsidRDefault="00FE3C6C" w:rsidP="00FE3C6C">
            <w:pPr>
              <w:numPr>
                <w:ilvl w:val="0"/>
                <w:numId w:val="37"/>
              </w:numPr>
              <w:overflowPunct/>
              <w:autoSpaceDE/>
              <w:autoSpaceDN/>
              <w:adjustRightInd/>
              <w:spacing w:after="0"/>
              <w:textAlignment w:val="auto"/>
              <w:rPr>
                <w:rFonts w:eastAsia="Times New Roman"/>
              </w:rPr>
            </w:pPr>
            <w:r w:rsidRPr="00D02E74">
              <w:rPr>
                <w:rFonts w:eastAsia="Times New Roman"/>
              </w:rPr>
              <w:t>Option 5: Standardized model format + Reference model exchange between NW-side and UE-side</w:t>
            </w:r>
            <w:r w:rsidRPr="00AA6EAF">
              <w:rPr>
                <w:rFonts w:eastAsia="Times New Roman"/>
              </w:rPr>
              <w:t> </w:t>
            </w:r>
          </w:p>
          <w:p w14:paraId="76C64376"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Note 1: The above options may not be mutually exclusive and may be used together.</w:t>
            </w:r>
            <w:r w:rsidRPr="00AA6EAF">
              <w:rPr>
                <w:rFonts w:eastAsia="Times New Roman"/>
              </w:rPr>
              <w:t> </w:t>
            </w:r>
          </w:p>
          <w:p w14:paraId="2F170A91"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Note 2: Other options are not precluded.</w:t>
            </w:r>
            <w:r w:rsidRPr="00AA6EAF">
              <w:rPr>
                <w:rFonts w:eastAsia="Times New Roman"/>
              </w:rPr>
              <w:t> </w:t>
            </w:r>
          </w:p>
          <w:p w14:paraId="21FD2A87"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lastRenderedPageBreak/>
              <w:t>Note 3: The study should consider how different methods of exchanging the parameters / dataset / reference model would affect the feasibility and collaboration complexity of options 3 / 4 / 5 respectively, e.g., over the air-interface, offline delivery, etc.</w:t>
            </w:r>
            <w:r w:rsidRPr="00AA6EAF">
              <w:rPr>
                <w:rFonts w:eastAsia="Times New Roman"/>
              </w:rPr>
              <w:t> </w:t>
            </w:r>
          </w:p>
          <w:p w14:paraId="101522A1" w14:textId="08554C52" w:rsidR="00FE3C6C" w:rsidRDefault="00FE3C6C" w:rsidP="00FE3C6C">
            <w:pPr>
              <w:overflowPunct/>
              <w:autoSpaceDE/>
              <w:autoSpaceDN/>
              <w:adjustRightInd/>
              <w:spacing w:after="0"/>
              <w:textAlignment w:val="auto"/>
              <w:rPr>
                <w:rFonts w:eastAsia="DengXian"/>
                <w:b/>
                <w:bCs/>
                <w:highlight w:val="green"/>
                <w:lang w:eastAsia="zh-CN"/>
              </w:rPr>
            </w:pPr>
            <w:r w:rsidRPr="00D02E74">
              <w:rPr>
                <w:rFonts w:eastAsia="Times New Roman"/>
              </w:rPr>
              <w:t>Note 4: “Dataset” refers to a set of data samples of CSI feedback and associated target CSI.</w:t>
            </w:r>
            <w:r w:rsidRPr="00AA6EAF">
              <w:rPr>
                <w:rFonts w:eastAsia="Times New Roman"/>
              </w:rPr>
              <w:t> </w:t>
            </w:r>
          </w:p>
          <w:p w14:paraId="3FC73D5A" w14:textId="49B3C18D" w:rsidR="005B6FE9" w:rsidRDefault="005B6FE9" w:rsidP="00926A11">
            <w:pPr>
              <w:overflowPunct/>
              <w:autoSpaceDE/>
              <w:autoSpaceDN/>
              <w:adjustRightInd/>
              <w:spacing w:after="0"/>
              <w:textAlignment w:val="auto"/>
              <w:rPr>
                <w:rFonts w:eastAsia="DengXian"/>
                <w:b/>
                <w:bCs/>
                <w:lang w:eastAsia="zh-CN"/>
              </w:rPr>
            </w:pPr>
            <w:r>
              <w:rPr>
                <w:rFonts w:eastAsia="DengXian"/>
                <w:b/>
                <w:bCs/>
                <w:highlight w:val="green"/>
                <w:lang w:eastAsia="zh-CN"/>
              </w:rPr>
              <w:t>Agreement from #116bis on inter-vendor collaboration options for AI/ML-enabled CSI compression</w:t>
            </w:r>
          </w:p>
          <w:p w14:paraId="77E63C76" w14:textId="77777777" w:rsidR="00817EE1" w:rsidRDefault="00817EE1" w:rsidP="00926A11">
            <w:pPr>
              <w:overflowPunct/>
              <w:autoSpaceDE/>
              <w:autoSpaceDN/>
              <w:adjustRightInd/>
              <w:spacing w:after="0"/>
              <w:textAlignment w:val="auto"/>
              <w:rPr>
                <w:rFonts w:eastAsia="DengXian"/>
                <w:b/>
                <w:bCs/>
                <w:lang w:eastAsia="zh-CN"/>
              </w:rPr>
            </w:pPr>
          </w:p>
          <w:p w14:paraId="17528C40"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3, further define the two sub-options:</w:t>
            </w:r>
          </w:p>
          <w:p w14:paraId="54DB42E6"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3a: Parameters received at the UE or UE-side goes through offline engineering at the UE-side (e.g., UE-side OTT server), e.g., potential re-training, re-development of a different model, and/or offline testing.</w:t>
            </w:r>
          </w:p>
          <w:p w14:paraId="7AA24E9D"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3b: Parameters received at the UE are directly used for inference at the UE without offline engineering, potentially with on-device operations.</w:t>
            </w:r>
          </w:p>
          <w:p w14:paraId="3FAECDCD"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5, further define the two sub-options:</w:t>
            </w:r>
          </w:p>
          <w:p w14:paraId="301A198D"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5a: Model received at the UE or UE-side goes through offline engineering at the UE-side (e.g., UE-side OTT server), e.g., potential re-training, re-development of a different model, and/or offline testing.</w:t>
            </w:r>
          </w:p>
          <w:p w14:paraId="7452F529"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5b: Model received at the UE are directly used for inference at the UE without offline engineering, potentially with on-device operations.</w:t>
            </w:r>
          </w:p>
          <w:p w14:paraId="2D9415EA"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4, it is clarified that:</w:t>
            </w:r>
          </w:p>
          <w:p w14:paraId="25197AC4"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Dataset received at the UE or UE-side goes through offline engineering at the UE- side (e.g., UE-side OTT server), e.g., model training or offline testing.</w:t>
            </w:r>
          </w:p>
          <w:p w14:paraId="044DC484" w14:textId="77777777" w:rsid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 xml:space="preserve">Note: The descriptions under each option are only for the purpose of simplified discussion and do not mean deprioritizing any other </w:t>
            </w:r>
            <w:proofErr w:type="spellStart"/>
            <w:r w:rsidRPr="00817EE1">
              <w:rPr>
                <w:rFonts w:eastAsia="Times New Roman"/>
              </w:rPr>
              <w:t>flavors</w:t>
            </w:r>
            <w:proofErr w:type="spellEnd"/>
            <w:r w:rsidRPr="00817EE1">
              <w:rPr>
                <w:rFonts w:eastAsia="Times New Roman"/>
              </w:rPr>
              <w:t xml:space="preserve"> (such as an exchange originating from the UE-side and ending at the NW-side) from potential specification.</w:t>
            </w:r>
          </w:p>
          <w:p w14:paraId="1087225D" w14:textId="77777777" w:rsidR="00A66BBA" w:rsidRDefault="00A66BBA" w:rsidP="00817EE1">
            <w:pPr>
              <w:overflowPunct/>
              <w:autoSpaceDE/>
              <w:autoSpaceDN/>
              <w:adjustRightInd/>
              <w:spacing w:after="0"/>
              <w:textAlignment w:val="auto"/>
              <w:rPr>
                <w:rFonts w:eastAsia="Times New Roman"/>
              </w:rPr>
            </w:pPr>
          </w:p>
          <w:p w14:paraId="7E1A851B" w14:textId="02070BDA" w:rsidR="00296553" w:rsidRPr="00294D17" w:rsidRDefault="00296553" w:rsidP="00296553">
            <w:pPr>
              <w:rPr>
                <w:rFonts w:eastAsia="DengXian"/>
                <w:b/>
                <w:bCs/>
                <w:highlight w:val="green"/>
                <w:lang w:eastAsia="zh-CN"/>
              </w:rPr>
            </w:pPr>
            <w:r w:rsidRPr="00294D17">
              <w:rPr>
                <w:rFonts w:eastAsia="DengXian"/>
                <w:b/>
                <w:bCs/>
                <w:highlight w:val="green"/>
                <w:lang w:eastAsia="zh-CN"/>
              </w:rPr>
              <w:t>Agreement #118 on AI/ML-based CSI compression</w:t>
            </w:r>
          </w:p>
          <w:p w14:paraId="5A7160E8" w14:textId="77777777" w:rsidR="00296553" w:rsidRDefault="00296553" w:rsidP="00296553">
            <w:pPr>
              <w:rPr>
                <w:rFonts w:eastAsia="Malgun Gothic"/>
              </w:rPr>
            </w:pPr>
            <w:r>
              <w:t xml:space="preserve">Continue the study of </w:t>
            </w:r>
            <w:r>
              <w:rPr>
                <w:rFonts w:eastAsia="DengXian"/>
                <w:lang w:eastAsia="zh-CN"/>
              </w:rPr>
              <w:t>following</w:t>
            </w:r>
            <w:r>
              <w:t xml:space="preserve"> directions - on-device operation and UE side offline engineering </w:t>
            </w:r>
          </w:p>
          <w:p w14:paraId="4A9F871D" w14:textId="77777777" w:rsidR="00296553" w:rsidRDefault="00296553" w:rsidP="00296553">
            <w:pPr>
              <w:numPr>
                <w:ilvl w:val="0"/>
                <w:numId w:val="32"/>
              </w:numPr>
              <w:overflowPunct/>
              <w:autoSpaceDE/>
              <w:autoSpaceDN/>
              <w:adjustRightInd/>
              <w:spacing w:after="0"/>
              <w:textAlignment w:val="auto"/>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650F2D6A" w14:textId="77777777" w:rsidR="00296553" w:rsidRDefault="00296553" w:rsidP="00296553">
            <w:pPr>
              <w:numPr>
                <w:ilvl w:val="1"/>
                <w:numId w:val="32"/>
              </w:numPr>
              <w:overflowPunct/>
              <w:autoSpaceDE/>
              <w:autoSpaceDN/>
              <w:adjustRightInd/>
              <w:spacing w:after="0"/>
              <w:textAlignment w:val="auto"/>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124E1919"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59258289"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2] I</w:t>
            </w:r>
            <w:r>
              <w:t>s there concern for NW’s proprietary information disclosure, and if so, how to address it</w:t>
            </w:r>
            <w:r>
              <w:rPr>
                <w:rFonts w:eastAsia="DengXian"/>
                <w:lang w:eastAsia="zh-CN"/>
              </w:rPr>
              <w:t>?</w:t>
            </w:r>
          </w:p>
          <w:p w14:paraId="0F0DB34A" w14:textId="77777777" w:rsidR="00296553" w:rsidRDefault="00296553" w:rsidP="00296553">
            <w:pPr>
              <w:numPr>
                <w:ilvl w:val="2"/>
                <w:numId w:val="32"/>
              </w:numPr>
              <w:overflowPunct/>
              <w:autoSpaceDE/>
              <w:autoSpaceDN/>
              <w:adjustRightInd/>
              <w:spacing w:after="0"/>
              <w:textAlignment w:val="auto"/>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BA3D87B"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4] Is there performance impact due to mismatch between NW side data distribution and UE side data distribution, and if so, how to address it?</w:t>
            </w:r>
          </w:p>
          <w:p w14:paraId="77B49BCE" w14:textId="77777777" w:rsidR="00296553" w:rsidRDefault="00296553" w:rsidP="00296553">
            <w:pPr>
              <w:numPr>
                <w:ilvl w:val="0"/>
                <w:numId w:val="32"/>
              </w:numPr>
              <w:overflowPunct/>
              <w:autoSpaceDE/>
              <w:autoSpaceDN/>
              <w:adjustRightInd/>
              <w:spacing w:after="0"/>
              <w:textAlignment w:val="auto"/>
            </w:pPr>
            <w:r>
              <w:t xml:space="preserve"> Direction B: Sharing NW side encoder parameter to UE side for UE side inference directly with on-device operation (Inter vendor collaboration option 3b), including at least the following issues</w:t>
            </w:r>
          </w:p>
          <w:p w14:paraId="66CA25B8" w14:textId="77777777" w:rsidR="00296553" w:rsidRDefault="00296553" w:rsidP="00296553">
            <w:pPr>
              <w:numPr>
                <w:ilvl w:val="1"/>
                <w:numId w:val="32"/>
              </w:numPr>
              <w:overflowPunct/>
              <w:autoSpaceDE/>
              <w:autoSpaceDN/>
              <w:adjustRightInd/>
              <w:spacing w:after="0"/>
              <w:textAlignment w:val="auto"/>
            </w:pPr>
            <w:r>
              <w:t>[Issue 3] Is there an overhead concern, and if so, how to address it?</w:t>
            </w:r>
          </w:p>
          <w:p w14:paraId="7415F5A8" w14:textId="77777777" w:rsidR="00296553" w:rsidRDefault="00296553" w:rsidP="00296553">
            <w:pPr>
              <w:numPr>
                <w:ilvl w:val="1"/>
                <w:numId w:val="32"/>
              </w:numPr>
              <w:overflowPunct/>
              <w:autoSpaceDE/>
              <w:autoSpaceDN/>
              <w:adjustRightInd/>
              <w:spacing w:after="0"/>
              <w:textAlignment w:val="auto"/>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097E2ADE" w14:textId="77777777" w:rsidR="00296553" w:rsidRDefault="00296553" w:rsidP="00296553">
            <w:pPr>
              <w:numPr>
                <w:ilvl w:val="1"/>
                <w:numId w:val="32"/>
              </w:numPr>
              <w:overflowPunct/>
              <w:autoSpaceDE/>
              <w:autoSpaceDN/>
              <w:adjustRightInd/>
              <w:spacing w:after="0"/>
              <w:textAlignment w:val="auto"/>
            </w:pPr>
            <w:r>
              <w:rPr>
                <w:rFonts w:eastAsia="DengXian"/>
                <w:lang w:eastAsia="zh-CN"/>
              </w:rPr>
              <w:t>[Issue 6] Is there performance impact due to mismatch between NW side data distribution and UE side inference data distribution, and if so, how to address it?</w:t>
            </w:r>
            <w:r>
              <w:t xml:space="preserve"> </w:t>
            </w:r>
          </w:p>
          <w:p w14:paraId="483F2B70" w14:textId="77777777" w:rsidR="00296553" w:rsidRDefault="00296553" w:rsidP="00296553">
            <w:pPr>
              <w:numPr>
                <w:ilvl w:val="1"/>
                <w:numId w:val="32"/>
              </w:numPr>
              <w:overflowPunct/>
              <w:autoSpaceDE/>
              <w:autoSpaceDN/>
              <w:adjustRightInd/>
              <w:spacing w:after="0"/>
              <w:textAlignment w:val="auto"/>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3A7248A5" w14:textId="77777777" w:rsidR="00296553" w:rsidRDefault="00296553" w:rsidP="00296553">
            <w:pPr>
              <w:numPr>
                <w:ilvl w:val="0"/>
                <w:numId w:val="32"/>
              </w:numPr>
              <w:overflowPunct/>
              <w:autoSpaceDE/>
              <w:autoSpaceDN/>
              <w:adjustRightInd/>
              <w:spacing w:after="0"/>
              <w:contextualSpacing/>
              <w:textAlignment w:val="auto"/>
              <w:rPr>
                <w:rFonts w:cs="Times"/>
                <w:strike/>
                <w:lang w:eastAsia="x-none"/>
              </w:rPr>
            </w:pPr>
            <w:r>
              <w:rPr>
                <w:rFonts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4D59BD6E"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cs="Times"/>
                <w:lang w:eastAsia="x-none"/>
              </w:rPr>
              <w:t xml:space="preserve">[Issue 8] </w:t>
            </w:r>
            <w:r>
              <w:rPr>
                <w:rFonts w:eastAsia="DengXian" w:cs="Times"/>
                <w:lang w:eastAsia="zh-CN"/>
              </w:rPr>
              <w:t>W</w:t>
            </w:r>
            <w:r>
              <w:rPr>
                <w:rFonts w:cs="Times"/>
                <w:lang w:eastAsia="x-none"/>
              </w:rPr>
              <w:t>hether to consider 3GPP’s statistical channel model or field data for reference model(s) training. In case of the latter, how does RAN1 collect field data and agree on them?</w:t>
            </w:r>
          </w:p>
          <w:p w14:paraId="06C4F67D"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cs="Times"/>
                <w:lang w:eastAsia="x-none"/>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D30BE80"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62090AF7" w14:textId="77777777" w:rsidR="00296553" w:rsidRDefault="00296553" w:rsidP="00296553">
            <w:pPr>
              <w:numPr>
                <w:ilvl w:val="1"/>
                <w:numId w:val="32"/>
              </w:numPr>
              <w:overflowPunct/>
              <w:autoSpaceDE/>
              <w:autoSpaceDN/>
              <w:adjustRightInd/>
              <w:spacing w:after="0"/>
              <w:contextualSpacing/>
              <w:textAlignment w:val="auto"/>
              <w:rPr>
                <w:rFonts w:eastAsia="Malgun Gothic"/>
              </w:rPr>
            </w:pPr>
            <w:r>
              <w:t xml:space="preserve">Note: </w:t>
            </w:r>
          </w:p>
          <w:p w14:paraId="0FF6971A" w14:textId="77777777" w:rsidR="00296553" w:rsidRDefault="00296553" w:rsidP="00296553">
            <w:pPr>
              <w:numPr>
                <w:ilvl w:val="2"/>
                <w:numId w:val="32"/>
              </w:numPr>
              <w:overflowPunct/>
              <w:autoSpaceDE/>
              <w:autoSpaceDN/>
              <w:adjustRightInd/>
              <w:spacing w:after="0"/>
              <w:contextualSpacing/>
              <w:textAlignment w:val="auto"/>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020F6D1B" w14:textId="77777777" w:rsidR="00296553" w:rsidRDefault="00296553" w:rsidP="00296553">
            <w:pPr>
              <w:numPr>
                <w:ilvl w:val="2"/>
                <w:numId w:val="32"/>
              </w:numPr>
              <w:overflowPunct/>
              <w:autoSpaceDE/>
              <w:autoSpaceDN/>
              <w:adjustRightInd/>
              <w:spacing w:after="0"/>
              <w:contextualSpacing/>
              <w:textAlignment w:val="auto"/>
            </w:pPr>
            <w:r>
              <w:lastRenderedPageBreak/>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24D9622D" w14:textId="77777777" w:rsidR="00296553" w:rsidRDefault="00296553" w:rsidP="00296553">
            <w:pPr>
              <w:numPr>
                <w:ilvl w:val="2"/>
                <w:numId w:val="32"/>
              </w:numPr>
              <w:overflowPunct/>
              <w:autoSpaceDE/>
              <w:autoSpaceDN/>
              <w:adjustRightInd/>
              <w:spacing w:after="0"/>
              <w:contextualSpacing/>
              <w:textAlignment w:val="auto"/>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4298291F" w14:textId="77777777" w:rsidR="00296553" w:rsidRDefault="00296553" w:rsidP="00296553">
            <w:pPr>
              <w:numPr>
                <w:ilvl w:val="0"/>
                <w:numId w:val="32"/>
              </w:numPr>
              <w:overflowPunct/>
              <w:autoSpaceDE/>
              <w:autoSpaceDN/>
              <w:adjustRightInd/>
              <w:spacing w:after="0"/>
              <w:contextualSpacing/>
              <w:textAlignment w:val="auto"/>
            </w:pPr>
            <w:r>
              <w:t xml:space="preserve">Note: UE-side data and NW-side data in “UE-side data distribution” and “NW-side data distribution” are field data. </w:t>
            </w:r>
          </w:p>
          <w:p w14:paraId="626E73C2" w14:textId="77777777" w:rsidR="00296553" w:rsidRDefault="00296553" w:rsidP="00296553">
            <w:pPr>
              <w:numPr>
                <w:ilvl w:val="0"/>
                <w:numId w:val="32"/>
              </w:numPr>
              <w:overflowPunct/>
              <w:autoSpaceDE/>
              <w:autoSpaceDN/>
              <w:adjustRightInd/>
              <w:spacing w:after="0"/>
              <w:contextualSpacing/>
              <w:textAlignment w:val="auto"/>
            </w:pPr>
            <w:r>
              <w:rPr>
                <w:rFonts w:eastAsia="DengXian"/>
                <w:lang w:eastAsia="zh-CN"/>
              </w:rPr>
              <w:t>Note: Some issues identified in one direction may/may not be applicable for other Direction.</w:t>
            </w:r>
          </w:p>
          <w:p w14:paraId="425BD017" w14:textId="77777777" w:rsidR="00296553" w:rsidRDefault="00296553" w:rsidP="00296553">
            <w:pPr>
              <w:numPr>
                <w:ilvl w:val="0"/>
                <w:numId w:val="32"/>
              </w:numPr>
              <w:overflowPunct/>
              <w:autoSpaceDE/>
              <w:autoSpaceDN/>
              <w:adjustRightInd/>
              <w:spacing w:after="0"/>
              <w:contextualSpacing/>
              <w:textAlignment w:val="auto"/>
            </w:pPr>
            <w:r>
              <w:rPr>
                <w:rFonts w:eastAsia="DengXian"/>
                <w:lang w:eastAsia="zh-CN"/>
              </w:rPr>
              <w:t>Note: potential down selection among the 3 directions is not precluded</w:t>
            </w:r>
          </w:p>
          <w:p w14:paraId="13A708C4" w14:textId="574ACA6F" w:rsidR="00296553" w:rsidRPr="0070317F" w:rsidRDefault="00296553" w:rsidP="00296553">
            <w:pPr>
              <w:overflowPunct/>
              <w:autoSpaceDE/>
              <w:autoSpaceDN/>
              <w:adjustRightInd/>
              <w:spacing w:after="0"/>
              <w:textAlignment w:val="auto"/>
              <w:rPr>
                <w:rFonts w:eastAsia="Times New Roman"/>
              </w:rPr>
            </w:pPr>
            <w:r w:rsidRPr="00D02E74">
              <w:t>Study of data distribution mismatch to consider the use of synthetic data and</w:t>
            </w:r>
            <w:r w:rsidRPr="00D02E74">
              <w:rPr>
                <w:rFonts w:eastAsia="DengXian"/>
              </w:rPr>
              <w:t>/or</w:t>
            </w:r>
            <w:r w:rsidRPr="00D02E74">
              <w:t xml:space="preserve"> field data.</w:t>
            </w:r>
          </w:p>
        </w:tc>
      </w:tr>
    </w:tbl>
    <w:p w14:paraId="74E33ABE" w14:textId="77777777" w:rsidR="00A22FAE" w:rsidRPr="00D02E74" w:rsidRDefault="00A22FAE" w:rsidP="0066107C">
      <w:pPr>
        <w:rPr>
          <w:color w:val="000000"/>
          <w:shd w:val="clear" w:color="auto" w:fill="FFFFFF"/>
        </w:rPr>
      </w:pPr>
    </w:p>
    <w:p w14:paraId="212B77D5" w14:textId="2A698D38" w:rsidR="00BF2844" w:rsidRPr="00BF2844" w:rsidRDefault="00BF2844" w:rsidP="00F43C91">
      <w:pPr>
        <w:spacing w:after="0"/>
        <w:jc w:val="both"/>
        <w:rPr>
          <w:rFonts w:eastAsia="DengXian"/>
          <w:lang w:eastAsia="zh-CN"/>
        </w:rPr>
      </w:pPr>
      <w:r w:rsidRPr="00BF2844">
        <w:rPr>
          <w:rFonts w:eastAsia="DengXian"/>
          <w:lang w:eastAsia="zh-CN"/>
        </w:rPr>
        <w:t xml:space="preserve">In the </w:t>
      </w:r>
      <w:r>
        <w:rPr>
          <w:rFonts w:eastAsia="DengXian"/>
          <w:lang w:eastAsia="zh-CN"/>
        </w:rPr>
        <w:t xml:space="preserve">previous RAN1 </w:t>
      </w:r>
      <w:r w:rsidR="007F16EE">
        <w:rPr>
          <w:rFonts w:eastAsia="DengXian"/>
          <w:lang w:eastAsia="zh-CN"/>
        </w:rPr>
        <w:t xml:space="preserve">#118 </w:t>
      </w:r>
      <w:r w:rsidR="00AB4ABC">
        <w:rPr>
          <w:rFonts w:eastAsia="DengXian"/>
          <w:lang w:eastAsia="zh-CN"/>
        </w:rPr>
        <w:t xml:space="preserve">CSI </w:t>
      </w:r>
      <w:r>
        <w:rPr>
          <w:rFonts w:eastAsia="DengXian"/>
          <w:lang w:eastAsia="zh-CN"/>
        </w:rPr>
        <w:t xml:space="preserve">compression use case </w:t>
      </w:r>
      <w:r w:rsidRPr="00BF2844">
        <w:rPr>
          <w:rFonts w:eastAsia="DengXian"/>
          <w:lang w:eastAsia="zh-CN"/>
        </w:rPr>
        <w:t>discussion</w:t>
      </w:r>
      <w:r>
        <w:rPr>
          <w:rFonts w:eastAsia="DengXian"/>
          <w:lang w:eastAsia="zh-CN"/>
        </w:rPr>
        <w:t>s</w:t>
      </w:r>
      <w:r w:rsidR="00AF79EA">
        <w:rPr>
          <w:rFonts w:eastAsia="DengXian"/>
          <w:lang w:eastAsia="zh-CN"/>
        </w:rPr>
        <w:t xml:space="preserve"> under A.I. 9.1.3.2</w:t>
      </w:r>
      <w:r>
        <w:rPr>
          <w:rFonts w:eastAsia="DengXian"/>
          <w:lang w:eastAsia="zh-CN"/>
        </w:rPr>
        <w:t>, three</w:t>
      </w:r>
      <w:r w:rsidRPr="00D02E74">
        <w:rPr>
          <w:rFonts w:eastAsia="DengXian"/>
          <w:lang w:eastAsia="zh-CN"/>
        </w:rPr>
        <w:t xml:space="preserve"> directions </w:t>
      </w:r>
      <w:r w:rsidR="006965D1" w:rsidRPr="00D02E74">
        <w:rPr>
          <w:rFonts w:eastAsia="DengXian"/>
          <w:lang w:eastAsia="zh-CN"/>
        </w:rPr>
        <w:t xml:space="preserve">have been </w:t>
      </w:r>
      <w:r w:rsidRPr="00D02E74">
        <w:rPr>
          <w:rFonts w:eastAsia="DengXian"/>
          <w:lang w:eastAsia="zh-CN"/>
        </w:rPr>
        <w:t>identified for further study of inter-vendor collaboration​:</w:t>
      </w:r>
    </w:p>
    <w:p w14:paraId="1BA0F0EF" w14:textId="345298AF" w:rsidR="00BF2844" w:rsidRPr="00D02E74" w:rsidRDefault="00BF2844" w:rsidP="00F43C91">
      <w:pPr>
        <w:numPr>
          <w:ilvl w:val="0"/>
          <w:numId w:val="38"/>
        </w:numPr>
        <w:spacing w:after="0"/>
        <w:jc w:val="both"/>
        <w:rPr>
          <w:rFonts w:eastAsia="DengXian"/>
          <w:lang w:eastAsia="zh-CN"/>
        </w:rPr>
      </w:pPr>
      <w:r w:rsidRPr="00D02E74">
        <w:rPr>
          <w:rFonts w:eastAsia="DengXian"/>
          <w:lang w:eastAsia="zh-CN"/>
        </w:rPr>
        <w:t>Direction A: standardized reference model structure or dataset format and exchange of model parameters or dataset</w:t>
      </w:r>
      <w:r w:rsidR="0050247A" w:rsidRPr="00D02E74">
        <w:rPr>
          <w:rFonts w:eastAsia="DengXian"/>
          <w:lang w:eastAsia="zh-CN"/>
        </w:rPr>
        <w:t>;</w:t>
      </w:r>
      <w:r w:rsidR="002C7304">
        <w:t xml:space="preserve"> enables UE-side offline engineering</w:t>
      </w:r>
    </w:p>
    <w:p w14:paraId="0847D067" w14:textId="114CFED0" w:rsidR="00BF2844" w:rsidRPr="00D02E74" w:rsidRDefault="00BF2844" w:rsidP="00F43C91">
      <w:pPr>
        <w:numPr>
          <w:ilvl w:val="0"/>
          <w:numId w:val="38"/>
        </w:numPr>
        <w:spacing w:after="0"/>
        <w:jc w:val="both"/>
        <w:rPr>
          <w:rFonts w:eastAsia="DengXian"/>
          <w:lang w:eastAsia="zh-CN"/>
        </w:rPr>
      </w:pPr>
      <w:r w:rsidRPr="00D02E74">
        <w:rPr>
          <w:rFonts w:eastAsia="DengXian"/>
          <w:lang w:eastAsia="zh-CN"/>
        </w:rPr>
        <w:t>Direction B: standardized reference model structure and parameter exchange for direct inference at UE​</w:t>
      </w:r>
      <w:r w:rsidR="0050247A" w:rsidRPr="00D02E74">
        <w:rPr>
          <w:rFonts w:eastAsia="DengXian"/>
          <w:lang w:eastAsia="zh-CN"/>
        </w:rPr>
        <w:t>; s</w:t>
      </w:r>
      <w:r w:rsidR="0050247A">
        <w:t>haring NW side encoder parameter to UE side for UE side inference directly with on-device operation</w:t>
      </w:r>
    </w:p>
    <w:p w14:paraId="4612AF26" w14:textId="7F8C6764" w:rsidR="00BF2844" w:rsidRPr="009A24F4" w:rsidRDefault="00BF2844" w:rsidP="00F43C91">
      <w:pPr>
        <w:numPr>
          <w:ilvl w:val="0"/>
          <w:numId w:val="38"/>
        </w:numPr>
        <w:spacing w:after="0"/>
        <w:jc w:val="both"/>
        <w:rPr>
          <w:rFonts w:eastAsia="DengXian"/>
          <w:b/>
          <w:bCs/>
          <w:lang w:eastAsia="zh-CN"/>
        </w:rPr>
      </w:pPr>
      <w:r w:rsidRPr="00D02E74">
        <w:rPr>
          <w:rFonts w:eastAsia="DengXian"/>
          <w:lang w:eastAsia="zh-CN"/>
        </w:rPr>
        <w:t>Direction C: standardized reference model​</w:t>
      </w:r>
      <w:r w:rsidR="007F16EE" w:rsidRPr="00D02E74">
        <w:rPr>
          <w:rFonts w:eastAsia="DengXian"/>
          <w:lang w:eastAsia="zh-CN"/>
        </w:rPr>
        <w:t xml:space="preserve">; </w:t>
      </w:r>
      <w:r w:rsidR="007F16EE">
        <w:rPr>
          <w:rFonts w:cs="Times"/>
          <w:lang w:eastAsia="x-none"/>
        </w:rPr>
        <w:t>specified CSI generation part and/or CSI reconstruction par</w:t>
      </w:r>
    </w:p>
    <w:p w14:paraId="6EA65791" w14:textId="77777777" w:rsidR="00D26DF5" w:rsidRPr="00D02E74" w:rsidRDefault="00D26DF5" w:rsidP="00D26DF5">
      <w:pPr>
        <w:spacing w:after="0"/>
        <w:ind w:left="720"/>
        <w:jc w:val="both"/>
        <w:rPr>
          <w:rFonts w:eastAsia="DengXian"/>
          <w:b/>
          <w:bCs/>
          <w:lang w:eastAsia="zh-CN"/>
        </w:rPr>
      </w:pPr>
    </w:p>
    <w:p w14:paraId="659A6F21" w14:textId="1A33A611" w:rsidR="00BF2844" w:rsidRDefault="00D20109" w:rsidP="00F43C91">
      <w:pPr>
        <w:spacing w:after="0"/>
        <w:jc w:val="both"/>
        <w:rPr>
          <w:rFonts w:eastAsia="DengXian"/>
          <w:lang w:eastAsia="zh-CN"/>
        </w:rPr>
      </w:pPr>
      <w:r>
        <w:rPr>
          <w:rFonts w:eastAsia="DengXian"/>
          <w:lang w:eastAsia="zh-CN"/>
        </w:rPr>
        <w:t xml:space="preserve">The </w:t>
      </w:r>
      <w:r w:rsidR="00A21932" w:rsidRPr="00A21932">
        <w:rPr>
          <w:rFonts w:eastAsia="DengXian"/>
          <w:lang w:eastAsia="zh-CN"/>
        </w:rPr>
        <w:t>Direction A</w:t>
      </w:r>
      <w:r w:rsidR="00B27293">
        <w:rPr>
          <w:rFonts w:eastAsia="DengXian"/>
          <w:lang w:eastAsia="zh-CN"/>
        </w:rPr>
        <w:t xml:space="preserve"> covers </w:t>
      </w:r>
      <w:r w:rsidR="00A27BD7">
        <w:rPr>
          <w:rFonts w:eastAsia="DengXian"/>
          <w:lang w:eastAsia="zh-CN"/>
        </w:rPr>
        <w:t xml:space="preserve">the </w:t>
      </w:r>
      <w:r w:rsidR="00A27BD7" w:rsidRPr="00D02E74">
        <w:rPr>
          <w:rFonts w:eastAsia="DengXian"/>
          <w:lang w:eastAsia="zh-CN"/>
        </w:rPr>
        <w:t>following</w:t>
      </w:r>
      <w:r w:rsidR="00AF79EA">
        <w:rPr>
          <w:rFonts w:eastAsia="DengXian"/>
          <w:lang w:eastAsia="zh-CN"/>
        </w:rPr>
        <w:t xml:space="preserve"> Option 3 </w:t>
      </w:r>
      <w:r w:rsidR="00B27293">
        <w:rPr>
          <w:rFonts w:eastAsia="DengXian"/>
          <w:lang w:eastAsia="zh-CN"/>
        </w:rPr>
        <w:t>and</w:t>
      </w:r>
      <w:r w:rsidR="00AF79EA">
        <w:rPr>
          <w:rFonts w:eastAsia="DengXian"/>
          <w:lang w:eastAsia="zh-CN"/>
        </w:rPr>
        <w:t xml:space="preserve"> Option 4</w:t>
      </w:r>
      <w:r w:rsidR="009B02B0">
        <w:rPr>
          <w:rFonts w:eastAsia="DengXian"/>
          <w:lang w:eastAsia="zh-CN"/>
        </w:rPr>
        <w:t xml:space="preserve"> variants</w:t>
      </w:r>
      <w:r w:rsidR="007C05E6">
        <w:rPr>
          <w:rFonts w:eastAsia="DengXian"/>
          <w:lang w:eastAsia="zh-CN"/>
        </w:rPr>
        <w:t>, as</w:t>
      </w:r>
      <w:r w:rsidR="00AF79EA">
        <w:rPr>
          <w:rFonts w:eastAsia="DengXian"/>
          <w:lang w:eastAsia="zh-CN"/>
        </w:rPr>
        <w:t xml:space="preserve"> discussed earlier in RAN1 under A.I. 9.1.3.2</w:t>
      </w:r>
      <w:r w:rsidR="00230924">
        <w:rPr>
          <w:rFonts w:eastAsia="DengXian"/>
          <w:lang w:eastAsia="zh-CN"/>
        </w:rPr>
        <w:t xml:space="preserve"> inter-vendor </w:t>
      </w:r>
      <w:r w:rsidR="00B27293">
        <w:rPr>
          <w:rFonts w:eastAsia="DengXian"/>
          <w:lang w:eastAsia="zh-CN"/>
        </w:rPr>
        <w:t>collaboration</w:t>
      </w:r>
      <w:r w:rsidR="00A21932">
        <w:rPr>
          <w:rFonts w:eastAsia="DengXian"/>
          <w:lang w:eastAsia="zh-CN"/>
        </w:rPr>
        <w:t>:</w:t>
      </w:r>
    </w:p>
    <w:p w14:paraId="1E4249BE" w14:textId="77777777" w:rsidR="00603BF5" w:rsidRPr="00D02E74" w:rsidRDefault="00603BF5" w:rsidP="00F43C91">
      <w:pPr>
        <w:numPr>
          <w:ilvl w:val="0"/>
          <w:numId w:val="39"/>
        </w:numPr>
        <w:spacing w:after="0"/>
        <w:jc w:val="both"/>
        <w:rPr>
          <w:rFonts w:eastAsia="DengXian"/>
          <w:lang w:eastAsia="zh-CN"/>
        </w:rPr>
      </w:pPr>
      <w:r w:rsidRPr="00D02E74">
        <w:rPr>
          <w:rFonts w:eastAsia="DengXian"/>
          <w:lang w:eastAsia="zh-CN"/>
        </w:rPr>
        <w:t>Option 3: Standardized reference model structure + Parameter exchange between NW-side and UE-side</w:t>
      </w:r>
    </w:p>
    <w:p w14:paraId="7013AF19"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 Parameters received at the UE or UE-side goes through offline engineering at the UE-side</w:t>
      </w:r>
    </w:p>
    <w:p w14:paraId="3E315150"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3a-1: Parameters exchanged from the NW-side to UE-side is CSI generation part.</w:t>
      </w:r>
    </w:p>
    <w:p w14:paraId="05092E07"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3a-2: Parameters exchanged from the NW-side to UE-side is CSI reconstruction part.</w:t>
      </w:r>
    </w:p>
    <w:p w14:paraId="56B2C038" w14:textId="34A6B20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3a-3: Parameters exchanged from the NW-side to UE-side are both CSI generation part and CSI reconstruction part.</w:t>
      </w:r>
    </w:p>
    <w:p w14:paraId="3B0649ED" w14:textId="77777777" w:rsidR="00A21932" w:rsidRPr="00D02E74" w:rsidRDefault="00A21932" w:rsidP="00F43C91">
      <w:pPr>
        <w:numPr>
          <w:ilvl w:val="0"/>
          <w:numId w:val="39"/>
        </w:numPr>
        <w:spacing w:after="0"/>
        <w:jc w:val="both"/>
        <w:rPr>
          <w:rFonts w:eastAsia="DengXian"/>
          <w:lang w:eastAsia="zh-CN"/>
        </w:rPr>
      </w:pPr>
      <w:r w:rsidRPr="00A21932">
        <w:rPr>
          <w:rFonts w:eastAsia="DengXian"/>
          <w:lang w:eastAsia="zh-CN"/>
        </w:rPr>
        <w:t>Option 4: Standardized data / dataset format + Dataset exchange between NW-side and UE-side</w:t>
      </w:r>
      <w:r w:rsidRPr="00D02E74">
        <w:rPr>
          <w:rFonts w:eastAsia="DengXian"/>
          <w:lang w:eastAsia="zh-CN"/>
        </w:rPr>
        <w:t>​</w:t>
      </w:r>
    </w:p>
    <w:p w14:paraId="7B4ECD34"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Dataset received at the UE or UE-side goes through offline engineering at the UE- side</w:t>
      </w:r>
      <w:r w:rsidRPr="00D02E74">
        <w:rPr>
          <w:rFonts w:eastAsia="DengXian"/>
          <w:lang w:eastAsia="zh-CN"/>
        </w:rPr>
        <w:t>​</w:t>
      </w:r>
    </w:p>
    <w:p w14:paraId="1923485E"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4-1: Dataset exchanged from the NW-side to UE-side consists of (target CSI, CSI feedback).</w:t>
      </w:r>
      <w:r w:rsidRPr="00D02E74">
        <w:rPr>
          <w:rFonts w:eastAsia="DengXian"/>
          <w:lang w:eastAsia="zh-CN"/>
        </w:rPr>
        <w:t>​</w:t>
      </w:r>
    </w:p>
    <w:p w14:paraId="799BF704"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4-2: Dataset exchanged from the NW-side to UE-side consists of (CSI feedback, reconstructed target CSI).</w:t>
      </w:r>
      <w:r w:rsidRPr="00D02E74">
        <w:rPr>
          <w:rFonts w:eastAsia="DengXian"/>
          <w:lang w:eastAsia="zh-CN"/>
        </w:rPr>
        <w:t>​</w:t>
      </w:r>
    </w:p>
    <w:p w14:paraId="6F604F7C"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4-3: Dataset exchanged from the NW-side to UE-side consists of (target CSI, CSI feedback, reconstructed target CSI).</w:t>
      </w:r>
    </w:p>
    <w:p w14:paraId="3A1CAEFE" w14:textId="77777777" w:rsidR="00D26DF5" w:rsidRPr="00D02E74" w:rsidRDefault="00D26DF5" w:rsidP="00D26DF5">
      <w:pPr>
        <w:spacing w:after="0"/>
        <w:ind w:left="1440"/>
        <w:jc w:val="both"/>
        <w:rPr>
          <w:rFonts w:eastAsia="DengXian"/>
          <w:lang w:eastAsia="zh-CN"/>
        </w:rPr>
      </w:pPr>
    </w:p>
    <w:p w14:paraId="34D00FC2" w14:textId="448DDB4E" w:rsidR="00A21932" w:rsidRDefault="00A27BD7" w:rsidP="00F43C91">
      <w:pPr>
        <w:spacing w:after="0"/>
        <w:jc w:val="both"/>
        <w:rPr>
          <w:rFonts w:eastAsia="DengXian"/>
          <w:lang w:eastAsia="zh-CN"/>
        </w:rPr>
      </w:pPr>
      <w:r w:rsidRPr="00A27BD7">
        <w:rPr>
          <w:rFonts w:eastAsia="DengXian"/>
          <w:lang w:eastAsia="zh-CN"/>
        </w:rPr>
        <w:t xml:space="preserve">The Direction </w:t>
      </w:r>
      <w:r>
        <w:rPr>
          <w:rFonts w:eastAsia="DengXian"/>
          <w:lang w:eastAsia="zh-CN"/>
        </w:rPr>
        <w:t xml:space="preserve">B </w:t>
      </w:r>
      <w:r w:rsidRPr="00A27BD7">
        <w:rPr>
          <w:rFonts w:eastAsia="DengXian"/>
          <w:lang w:eastAsia="zh-CN"/>
        </w:rPr>
        <w:t xml:space="preserve">covers </w:t>
      </w:r>
      <w:r w:rsidR="0051016F">
        <w:rPr>
          <w:rFonts w:eastAsia="DengXian"/>
          <w:lang w:eastAsia="zh-CN"/>
        </w:rPr>
        <w:t>the following</w:t>
      </w:r>
      <w:r w:rsidRPr="00A27BD7">
        <w:rPr>
          <w:rFonts w:eastAsia="DengXian"/>
          <w:lang w:eastAsia="zh-CN"/>
        </w:rPr>
        <w:t xml:space="preserve"> Option 3 </w:t>
      </w:r>
      <w:r w:rsidR="0051016F">
        <w:rPr>
          <w:rFonts w:eastAsia="DengXian"/>
          <w:lang w:eastAsia="zh-CN"/>
        </w:rPr>
        <w:t>variant</w:t>
      </w:r>
      <w:r w:rsidRPr="00A27BD7">
        <w:rPr>
          <w:rFonts w:eastAsia="DengXian"/>
          <w:lang w:eastAsia="zh-CN"/>
        </w:rPr>
        <w:t xml:space="preserve"> discussed earlier in RAN1 under A.I. 9.1.3.2 inter-vendor collaboration:</w:t>
      </w:r>
    </w:p>
    <w:p w14:paraId="67B87692" w14:textId="77777777" w:rsidR="00315B95" w:rsidRPr="00D02E74" w:rsidRDefault="00315B95" w:rsidP="00F43C91">
      <w:pPr>
        <w:numPr>
          <w:ilvl w:val="0"/>
          <w:numId w:val="39"/>
        </w:numPr>
        <w:spacing w:after="0"/>
        <w:jc w:val="both"/>
        <w:rPr>
          <w:rFonts w:eastAsia="DengXian"/>
          <w:lang w:eastAsia="zh-CN"/>
        </w:rPr>
      </w:pPr>
      <w:r w:rsidRPr="00D02E74">
        <w:rPr>
          <w:rFonts w:eastAsia="DengXian"/>
          <w:lang w:eastAsia="zh-CN"/>
        </w:rPr>
        <w:t>Option 3: Standardized reference model structure + Parameter exchange between NW-side and UE-side</w:t>
      </w:r>
    </w:p>
    <w:p w14:paraId="075987DD" w14:textId="714DE8C6" w:rsidR="0051016F" w:rsidRPr="00A21932" w:rsidRDefault="0051016F" w:rsidP="00F43C91">
      <w:pPr>
        <w:numPr>
          <w:ilvl w:val="1"/>
          <w:numId w:val="39"/>
        </w:numPr>
        <w:spacing w:after="0"/>
        <w:jc w:val="both"/>
        <w:rPr>
          <w:rFonts w:eastAsia="DengXian"/>
          <w:lang w:eastAsia="zh-CN"/>
        </w:rPr>
      </w:pPr>
      <w:r w:rsidRPr="00D02E74">
        <w:rPr>
          <w:rFonts w:eastAsia="DengXian"/>
          <w:lang w:eastAsia="zh-CN"/>
        </w:rPr>
        <w:t>3b: Parameters received at the UE are directly used for inference at the UE without offline engineering</w:t>
      </w:r>
    </w:p>
    <w:p w14:paraId="7D1ED8D2" w14:textId="77777777" w:rsidR="00D26DF5" w:rsidRPr="00D02E74" w:rsidRDefault="00D26DF5" w:rsidP="00F43C91">
      <w:pPr>
        <w:spacing w:after="0"/>
        <w:jc w:val="both"/>
        <w:rPr>
          <w:color w:val="000000"/>
          <w:shd w:val="clear" w:color="auto" w:fill="FFFFFF"/>
        </w:rPr>
      </w:pPr>
    </w:p>
    <w:p w14:paraId="7000B130" w14:textId="572D3A35" w:rsidR="00A22FAE" w:rsidRPr="00D02E74" w:rsidRDefault="00B87CD2" w:rsidP="00F43C91">
      <w:pPr>
        <w:spacing w:after="0"/>
        <w:jc w:val="both"/>
        <w:rPr>
          <w:rFonts w:eastAsia="DengXian"/>
          <w:lang w:eastAsia="zh-CN"/>
        </w:rPr>
      </w:pPr>
      <w:r w:rsidRPr="00D02E74">
        <w:rPr>
          <w:color w:val="000000"/>
          <w:shd w:val="clear" w:color="auto" w:fill="FFFFFF"/>
        </w:rPr>
        <w:t xml:space="preserve">The </w:t>
      </w:r>
      <w:r w:rsidR="00D5568A" w:rsidRPr="00D02E74">
        <w:rPr>
          <w:color w:val="000000"/>
          <w:shd w:val="clear" w:color="auto" w:fill="FFFFFF"/>
        </w:rPr>
        <w:t xml:space="preserve">Direction </w:t>
      </w:r>
      <w:r w:rsidRPr="00D02E74">
        <w:rPr>
          <w:color w:val="000000"/>
          <w:shd w:val="clear" w:color="auto" w:fill="FFFFFF"/>
        </w:rPr>
        <w:t>C covers the Option 1</w:t>
      </w:r>
      <w:r>
        <w:rPr>
          <w:rFonts w:eastAsia="DengXian"/>
          <w:lang w:eastAsia="zh-CN"/>
        </w:rPr>
        <w:t>, as discussed earlier in RAN1 under A.I. 9.1.3.2 inter-vendor collaboration:</w:t>
      </w:r>
    </w:p>
    <w:p w14:paraId="496390F2" w14:textId="02FD7824" w:rsidR="00B87CD2" w:rsidRPr="00D02E74" w:rsidRDefault="00B87CD2" w:rsidP="00F43C91">
      <w:pPr>
        <w:numPr>
          <w:ilvl w:val="0"/>
          <w:numId w:val="39"/>
        </w:numPr>
        <w:spacing w:after="0"/>
        <w:jc w:val="both"/>
        <w:rPr>
          <w:rFonts w:eastAsia="DengXian"/>
          <w:lang w:eastAsia="zh-CN"/>
        </w:rPr>
      </w:pPr>
      <w:r w:rsidRPr="00D02E74">
        <w:rPr>
          <w:rFonts w:eastAsia="DengXian"/>
          <w:lang w:eastAsia="zh-CN"/>
        </w:rPr>
        <w:t>Option 1: Fully standardized reference model (structure + parameters)​</w:t>
      </w:r>
    </w:p>
    <w:p w14:paraId="12A25DE7" w14:textId="77777777" w:rsidR="00B87CD2" w:rsidRPr="00D02E74" w:rsidRDefault="00B87CD2" w:rsidP="00D26DF5">
      <w:pPr>
        <w:ind w:left="720"/>
        <w:rPr>
          <w:rFonts w:eastAsia="DengXian"/>
          <w:lang w:eastAsia="zh-CN"/>
        </w:rPr>
      </w:pPr>
    </w:p>
    <w:p w14:paraId="55D821E8" w14:textId="279A4760" w:rsidR="00832A1D" w:rsidRPr="00D02E74" w:rsidRDefault="00832A1D" w:rsidP="00832A1D">
      <w:pPr>
        <w:pStyle w:val="Heading2"/>
        <w:rPr>
          <w:color w:val="000000"/>
          <w:shd w:val="clear" w:color="auto" w:fill="FFFFFF"/>
        </w:rPr>
      </w:pPr>
      <w:r w:rsidRPr="00D02E74">
        <w:rPr>
          <w:shd w:val="clear" w:color="auto" w:fill="FFFFFF"/>
        </w:rPr>
        <w:t>MI-Option 2: Model identification with data</w:t>
      </w:r>
      <w:r w:rsidR="009E08FF" w:rsidRPr="00D02E74">
        <w:rPr>
          <w:shd w:val="clear" w:color="auto" w:fill="FFFFFF"/>
        </w:rPr>
        <w:t>set transfer</w:t>
      </w:r>
    </w:p>
    <w:p w14:paraId="69540A4D" w14:textId="3F637F6E" w:rsidR="00832A1D" w:rsidRPr="00D02E74" w:rsidRDefault="006F4123" w:rsidP="00897A49">
      <w:pPr>
        <w:jc w:val="both"/>
      </w:pPr>
      <w:r w:rsidRPr="00D02E74">
        <w:t xml:space="preserve">It was agreed in RAN1 #117 meeting to further study </w:t>
      </w:r>
      <w:r w:rsidR="00895C87" w:rsidRPr="00D02E74">
        <w:t xml:space="preserve">the </w:t>
      </w:r>
      <w:r w:rsidR="00FA70E4" w:rsidRPr="00D02E74">
        <w:t>A</w:t>
      </w:r>
      <w:r w:rsidR="00895C87" w:rsidRPr="00D02E74">
        <w:t xml:space="preserve">I-Example2-1 </w:t>
      </w:r>
      <w:r w:rsidR="00664C41" w:rsidRPr="00D02E74">
        <w:t>for UE part of two-sided model, the MI-Option2, including the feasibility/necessity. Particularly</w:t>
      </w:r>
      <w:r w:rsidR="00AD6083" w:rsidRPr="00D02E74">
        <w:t>,</w:t>
      </w:r>
      <w:r w:rsidR="00962E2C" w:rsidRPr="00D02E74">
        <w:t xml:space="preserve"> the topics of how </w:t>
      </w:r>
      <w:r w:rsidR="003F55FC">
        <w:t>the (</w:t>
      </w:r>
      <w:r w:rsidR="00962E2C" w:rsidRPr="00D02E74">
        <w:t>model</w:t>
      </w:r>
      <w:r w:rsidR="003F55FC">
        <w:t>)</w:t>
      </w:r>
      <w:r w:rsidR="00962E2C" w:rsidRPr="00D02E74">
        <w:t xml:space="preserve"> ID</w:t>
      </w:r>
      <w:r w:rsidR="003F55FC">
        <w:t>,</w:t>
      </w:r>
      <w:r w:rsidR="00962E2C" w:rsidRPr="00D02E74">
        <w:t xml:space="preserve"> </w:t>
      </w:r>
      <w:r w:rsidR="003F55FC">
        <w:t xml:space="preserve">or ID-X, </w:t>
      </w:r>
      <w:r w:rsidR="00962E2C" w:rsidRPr="00D02E74">
        <w:t xml:space="preserve">is determined/assigned for each AI/ML model (including relationship between dataset and </w:t>
      </w:r>
      <w:r w:rsidR="003F55FC">
        <w:t xml:space="preserve">the assigned </w:t>
      </w:r>
      <w:r w:rsidR="00962E2C" w:rsidRPr="00D02E74">
        <w:t>ID)</w:t>
      </w:r>
      <w:r w:rsidR="004C44B2" w:rsidRPr="00D02E74">
        <w:t xml:space="preserve"> and </w:t>
      </w:r>
      <w:r w:rsidR="004C44B2" w:rsidRPr="004C44B2">
        <w:t>whether/how to consider UE-side additional condition(s) for the dataset</w:t>
      </w:r>
      <w:r w:rsidR="004C44B2">
        <w:t xml:space="preserve"> transferred during model identification</w:t>
      </w:r>
      <w:r w:rsidR="00AD6083">
        <w:t>, were identified as needing further study</w:t>
      </w:r>
      <w:r w:rsidR="004C44B2">
        <w:t>.</w:t>
      </w:r>
      <w:r w:rsidR="00AD6083">
        <w:t xml:space="preserve"> </w:t>
      </w:r>
    </w:p>
    <w:p w14:paraId="28DFC242" w14:textId="72A1298C" w:rsidR="00F94D0D" w:rsidRPr="002B6B4E" w:rsidRDefault="00F94D0D" w:rsidP="00F94D0D">
      <w:pPr>
        <w:spacing w:after="0"/>
        <w:jc w:val="both"/>
        <w:rPr>
          <w:color w:val="000000"/>
          <w:shd w:val="clear" w:color="auto" w:fill="FFFFFF"/>
        </w:rPr>
      </w:pPr>
      <w:r w:rsidRPr="002B6B4E">
        <w:rPr>
          <w:color w:val="000000"/>
          <w:shd w:val="clear" w:color="auto" w:fill="FFFFFF"/>
        </w:rPr>
        <w:t xml:space="preserve">The high-level steps of model identification </w:t>
      </w:r>
      <w:r w:rsidR="00EC6CFC">
        <w:rPr>
          <w:color w:val="000000"/>
          <w:shd w:val="clear" w:color="auto" w:fill="FFFFFF"/>
        </w:rPr>
        <w:t xml:space="preserve">MI-Option 2 </w:t>
      </w:r>
      <w:r w:rsidRPr="002B6B4E">
        <w:rPr>
          <w:color w:val="000000"/>
          <w:shd w:val="clear" w:color="auto" w:fill="FFFFFF"/>
        </w:rPr>
        <w:t>with dataset transfer can be as follows:</w:t>
      </w:r>
    </w:p>
    <w:p w14:paraId="5E3CDBAA" w14:textId="0373E507" w:rsidR="008332AA" w:rsidRDefault="00647E20" w:rsidP="00F94D0D">
      <w:pPr>
        <w:numPr>
          <w:ilvl w:val="0"/>
          <w:numId w:val="21"/>
        </w:numPr>
        <w:spacing w:after="0"/>
        <w:jc w:val="both"/>
        <w:rPr>
          <w:color w:val="000000"/>
          <w:shd w:val="clear" w:color="auto" w:fill="FFFFFF"/>
        </w:rPr>
      </w:pPr>
      <w:r>
        <w:rPr>
          <w:color w:val="000000"/>
          <w:shd w:val="clear" w:color="auto" w:fill="FFFFFF"/>
        </w:rPr>
        <w:t xml:space="preserve">Step A: </w:t>
      </w:r>
      <w:r w:rsidR="00F94D0D" w:rsidRPr="002B6B4E">
        <w:rPr>
          <w:color w:val="000000"/>
          <w:shd w:val="clear" w:color="auto" w:fill="FFFFFF"/>
        </w:rPr>
        <w:t xml:space="preserve">The NW initiates the dataset transfer (for </w:t>
      </w:r>
      <w:r w:rsidR="00DB6E4D">
        <w:rPr>
          <w:color w:val="000000"/>
          <w:shd w:val="clear" w:color="auto" w:fill="FFFFFF"/>
        </w:rPr>
        <w:t>CSI compression feature</w:t>
      </w:r>
      <w:r w:rsidR="00F94D0D" w:rsidRPr="002B6B4E">
        <w:rPr>
          <w:color w:val="000000"/>
          <w:shd w:val="clear" w:color="auto" w:fill="FFFFFF"/>
        </w:rPr>
        <w:t xml:space="preserve">) towards the UE and assigns a Model ID for the </w:t>
      </w:r>
      <w:r w:rsidR="005D74F2">
        <w:rPr>
          <w:color w:val="000000"/>
          <w:shd w:val="clear" w:color="auto" w:fill="FFFFFF"/>
        </w:rPr>
        <w:t xml:space="preserve">training </w:t>
      </w:r>
      <w:r w:rsidR="00F94D0D" w:rsidRPr="002B6B4E">
        <w:rPr>
          <w:color w:val="000000"/>
          <w:shd w:val="clear" w:color="auto" w:fill="FFFFFF"/>
        </w:rPr>
        <w:t xml:space="preserve">dataset to be transferred. </w:t>
      </w:r>
    </w:p>
    <w:p w14:paraId="2B2C1C3E" w14:textId="0AB866CD" w:rsidR="00F94D0D" w:rsidRDefault="00F94D0D">
      <w:pPr>
        <w:numPr>
          <w:ilvl w:val="1"/>
          <w:numId w:val="21"/>
        </w:numPr>
        <w:spacing w:after="0"/>
        <w:jc w:val="both"/>
        <w:rPr>
          <w:color w:val="000000"/>
          <w:shd w:val="clear" w:color="auto" w:fill="FFFFFF"/>
        </w:rPr>
      </w:pPr>
      <w:r w:rsidRPr="002B6B4E">
        <w:rPr>
          <w:color w:val="000000"/>
          <w:shd w:val="clear" w:color="auto" w:fill="FFFFFF"/>
        </w:rPr>
        <w:t xml:space="preserve">The </w:t>
      </w:r>
      <w:r w:rsidR="003F55FC">
        <w:rPr>
          <w:color w:val="000000"/>
          <w:shd w:val="clear" w:color="auto" w:fill="FFFFFF"/>
        </w:rPr>
        <w:t xml:space="preserve">ID-X can be e.g., a </w:t>
      </w:r>
      <w:r w:rsidRPr="002B6B4E">
        <w:rPr>
          <w:color w:val="000000"/>
          <w:shd w:val="clear" w:color="auto" w:fill="FFFFFF"/>
        </w:rPr>
        <w:t xml:space="preserve">logical </w:t>
      </w:r>
      <w:r w:rsidR="003F55FC">
        <w:rPr>
          <w:color w:val="000000"/>
          <w:shd w:val="clear" w:color="auto" w:fill="FFFFFF"/>
        </w:rPr>
        <w:t xml:space="preserve">model </w:t>
      </w:r>
      <w:r w:rsidRPr="002B6B4E">
        <w:rPr>
          <w:color w:val="000000"/>
          <w:shd w:val="clear" w:color="auto" w:fill="FFFFFF"/>
        </w:rPr>
        <w:t>ID or a classica</w:t>
      </w:r>
      <w:r w:rsidR="003F55FC">
        <w:rPr>
          <w:color w:val="000000"/>
          <w:shd w:val="clear" w:color="auto" w:fill="FFFFFF"/>
        </w:rPr>
        <w:t>l</w:t>
      </w:r>
      <w:r w:rsidRPr="002B6B4E">
        <w:rPr>
          <w:color w:val="000000"/>
          <w:shd w:val="clear" w:color="auto" w:fill="FFFFFF"/>
        </w:rPr>
        <w:t xml:space="preserve"> fixed field size</w:t>
      </w:r>
      <w:r w:rsidR="003F55FC">
        <w:rPr>
          <w:color w:val="000000"/>
          <w:shd w:val="clear" w:color="auto" w:fill="FFFFFF"/>
        </w:rPr>
        <w:t xml:space="preserve"> fingerprint</w:t>
      </w:r>
      <w:r w:rsidRPr="002B6B4E">
        <w:rPr>
          <w:color w:val="000000"/>
          <w:shd w:val="clear" w:color="auto" w:fill="FFFFFF"/>
        </w:rPr>
        <w:t xml:space="preserve"> </w:t>
      </w:r>
      <w:r w:rsidR="003F55FC">
        <w:rPr>
          <w:rFonts w:eastAsia="Times New Roman"/>
          <w:iCs/>
        </w:rPr>
        <w:t>and</w:t>
      </w:r>
      <w:r w:rsidR="003F55FC" w:rsidRPr="00345AF8">
        <w:rPr>
          <w:rFonts w:eastAsia="Times New Roman"/>
          <w:iCs/>
        </w:rPr>
        <w:t xml:space="preserve"> can be transmitted from network/network-side to UE/UE-side </w:t>
      </w:r>
      <w:r w:rsidR="003F55FC" w:rsidRPr="00345AF8">
        <w:rPr>
          <w:rFonts w:eastAsia="Times New Roman" w:hint="eastAsia"/>
          <w:iCs/>
        </w:rPr>
        <w:t xml:space="preserve">for the </w:t>
      </w:r>
      <w:r w:rsidR="003F55FC">
        <w:rPr>
          <w:rFonts w:eastAsia="Times New Roman"/>
          <w:iCs/>
        </w:rPr>
        <w:t xml:space="preserve">purpose of identifying the training </w:t>
      </w:r>
      <w:r w:rsidR="003F55FC" w:rsidRPr="00345AF8">
        <w:rPr>
          <w:rFonts w:eastAsia="Times New Roman"/>
          <w:iCs/>
        </w:rPr>
        <w:t>dataset</w:t>
      </w:r>
      <w:r w:rsidR="003F55FC">
        <w:rPr>
          <w:rFonts w:eastAsia="Times New Roman"/>
          <w:iCs/>
        </w:rPr>
        <w:t>.</w:t>
      </w:r>
      <w:r w:rsidR="003F55FC" w:rsidRPr="002B6B4E">
        <w:rPr>
          <w:color w:val="000000"/>
          <w:shd w:val="clear" w:color="auto" w:fill="FFFFFF"/>
        </w:rPr>
        <w:t xml:space="preserve"> </w:t>
      </w:r>
      <w:r w:rsidRPr="002B6B4E">
        <w:rPr>
          <w:color w:val="000000"/>
          <w:shd w:val="clear" w:color="auto" w:fill="FFFFFF"/>
        </w:rPr>
        <w:t xml:space="preserve">Further discussions are required on how to collect </w:t>
      </w:r>
      <w:r w:rsidR="003F55FC">
        <w:rPr>
          <w:color w:val="000000"/>
          <w:shd w:val="clear" w:color="auto" w:fill="FFFFFF"/>
        </w:rPr>
        <w:t xml:space="preserve">the required </w:t>
      </w:r>
      <w:r w:rsidR="00804012">
        <w:rPr>
          <w:color w:val="000000"/>
          <w:shd w:val="clear" w:color="auto" w:fill="FFFFFF"/>
        </w:rPr>
        <w:t xml:space="preserve">training </w:t>
      </w:r>
      <w:r w:rsidRPr="002B6B4E">
        <w:rPr>
          <w:color w:val="000000"/>
          <w:shd w:val="clear" w:color="auto" w:fill="FFFFFF"/>
        </w:rPr>
        <w:t>data, categorize data, and store the dataset to assess feasibility</w:t>
      </w:r>
      <w:r w:rsidR="008E0EF5">
        <w:rPr>
          <w:color w:val="000000"/>
          <w:shd w:val="clear" w:color="auto" w:fill="FFFFFF"/>
        </w:rPr>
        <w:t xml:space="preserve"> (not only RAN1 matter)</w:t>
      </w:r>
      <w:r w:rsidRPr="002B6B4E">
        <w:rPr>
          <w:color w:val="000000"/>
          <w:shd w:val="clear" w:color="auto" w:fill="FFFFFF"/>
        </w:rPr>
        <w:t>.</w:t>
      </w:r>
    </w:p>
    <w:p w14:paraId="2AF81D04" w14:textId="230BAA56" w:rsidR="005D73A5" w:rsidRPr="002B6B4E" w:rsidRDefault="00FF5E70" w:rsidP="00605AF7">
      <w:pPr>
        <w:numPr>
          <w:ilvl w:val="1"/>
          <w:numId w:val="21"/>
        </w:numPr>
        <w:spacing w:after="0"/>
        <w:jc w:val="both"/>
        <w:rPr>
          <w:color w:val="000000"/>
          <w:shd w:val="clear" w:color="auto" w:fill="FFFFFF"/>
        </w:rPr>
      </w:pPr>
      <w:r>
        <w:rPr>
          <w:color w:val="000000"/>
          <w:shd w:val="clear" w:color="auto" w:fill="FFFFFF"/>
        </w:rPr>
        <w:lastRenderedPageBreak/>
        <w:t>T</w:t>
      </w:r>
      <w:r w:rsidR="005D73A5">
        <w:rPr>
          <w:color w:val="000000"/>
          <w:shd w:val="clear" w:color="auto" w:fill="FFFFFF"/>
        </w:rPr>
        <w:t xml:space="preserve">he </w:t>
      </w:r>
      <w:r w:rsidR="00804012">
        <w:rPr>
          <w:color w:val="000000"/>
          <w:shd w:val="clear" w:color="auto" w:fill="FFFFFF"/>
        </w:rPr>
        <w:t xml:space="preserve">training data </w:t>
      </w:r>
      <w:r w:rsidR="00124677">
        <w:rPr>
          <w:color w:val="000000"/>
          <w:shd w:val="clear" w:color="auto" w:fill="FFFFFF"/>
        </w:rPr>
        <w:t>dataset</w:t>
      </w:r>
      <w:r>
        <w:rPr>
          <w:color w:val="000000"/>
          <w:shd w:val="clear" w:color="auto" w:fill="FFFFFF"/>
        </w:rPr>
        <w:t xml:space="preserve"> can </w:t>
      </w:r>
      <w:r w:rsidR="00124677">
        <w:rPr>
          <w:color w:val="000000"/>
          <w:shd w:val="clear" w:color="auto" w:fill="FFFFFF"/>
        </w:rPr>
        <w:t xml:space="preserve">correspond to one or more associated ID(s), </w:t>
      </w:r>
      <w:r w:rsidR="00085D12">
        <w:rPr>
          <w:color w:val="000000"/>
          <w:shd w:val="clear" w:color="auto" w:fill="FFFFFF"/>
        </w:rPr>
        <w:t>especially</w:t>
      </w:r>
      <w:r>
        <w:rPr>
          <w:color w:val="000000"/>
          <w:shd w:val="clear" w:color="auto" w:fill="FFFFFF"/>
        </w:rPr>
        <w:t xml:space="preserve"> when associated IDs are </w:t>
      </w:r>
      <w:r w:rsidR="00085D12">
        <w:rPr>
          <w:color w:val="000000"/>
          <w:shd w:val="clear" w:color="auto" w:fill="FFFFFF"/>
        </w:rPr>
        <w:t>set/</w:t>
      </w:r>
      <w:r>
        <w:rPr>
          <w:color w:val="000000"/>
          <w:shd w:val="clear" w:color="auto" w:fill="FFFFFF"/>
        </w:rPr>
        <w:t xml:space="preserve">indicated in the </w:t>
      </w:r>
      <w:r w:rsidR="00F9537B">
        <w:rPr>
          <w:color w:val="000000"/>
          <w:shd w:val="clear" w:color="auto" w:fill="FFFFFF"/>
        </w:rPr>
        <w:t xml:space="preserve">training </w:t>
      </w:r>
      <w:r>
        <w:rPr>
          <w:color w:val="000000"/>
          <w:shd w:val="clear" w:color="auto" w:fill="FFFFFF"/>
        </w:rPr>
        <w:t>data collection stage.</w:t>
      </w:r>
      <w:r w:rsidR="009C35CF">
        <w:rPr>
          <w:color w:val="000000"/>
          <w:shd w:val="clear" w:color="auto" w:fill="FFFFFF"/>
        </w:rPr>
        <w:t xml:space="preserve"> </w:t>
      </w:r>
      <w:r w:rsidR="00D72884" w:rsidRPr="00D02E74">
        <w:rPr>
          <w:color w:val="000000"/>
          <w:shd w:val="clear" w:color="auto" w:fill="FFFFFF"/>
        </w:rPr>
        <w:t>Considering</w:t>
      </w:r>
      <w:r w:rsidR="00D72884">
        <w:rPr>
          <w:color w:val="000000"/>
          <w:shd w:val="clear" w:color="auto" w:fill="FFFFFF"/>
        </w:rPr>
        <w:t xml:space="preserve"> the aspects related to model identification or pairing two</w:t>
      </w:r>
      <w:r w:rsidR="007049AE">
        <w:rPr>
          <w:color w:val="000000"/>
          <w:shd w:val="clear" w:color="auto" w:fill="FFFFFF"/>
        </w:rPr>
        <w:t>-sided model</w:t>
      </w:r>
      <w:r w:rsidR="003A2AA3">
        <w:rPr>
          <w:color w:val="000000"/>
          <w:shd w:val="clear" w:color="auto" w:fill="FFFFFF"/>
        </w:rPr>
        <w:t xml:space="preserve">, it may not be necessary to consider </w:t>
      </w:r>
      <w:r w:rsidR="0066360E">
        <w:rPr>
          <w:color w:val="000000"/>
          <w:shd w:val="clear" w:color="auto" w:fill="FFFFFF"/>
        </w:rPr>
        <w:t>associated ID for two-sided use cases, as t</w:t>
      </w:r>
      <w:r w:rsidR="0066360E" w:rsidRPr="0066360E">
        <w:rPr>
          <w:color w:val="000000"/>
          <w:shd w:val="clear" w:color="auto" w:fill="FFFFFF"/>
        </w:rPr>
        <w:t xml:space="preserve">he </w:t>
      </w:r>
      <w:r w:rsidR="000E2637">
        <w:rPr>
          <w:color w:val="000000"/>
          <w:shd w:val="clear" w:color="auto" w:fill="FFFFFF"/>
        </w:rPr>
        <w:t xml:space="preserve">model </w:t>
      </w:r>
      <w:r w:rsidR="0066360E" w:rsidRPr="0066360E">
        <w:rPr>
          <w:color w:val="000000"/>
          <w:shd w:val="clear" w:color="auto" w:fill="FFFFFF"/>
        </w:rPr>
        <w:t xml:space="preserve">pairing </w:t>
      </w:r>
      <w:r w:rsidR="0066360E">
        <w:rPr>
          <w:color w:val="000000"/>
          <w:shd w:val="clear" w:color="auto" w:fill="FFFFFF"/>
        </w:rPr>
        <w:t xml:space="preserve">is </w:t>
      </w:r>
      <w:r w:rsidR="0066360E" w:rsidRPr="0066360E">
        <w:rPr>
          <w:color w:val="000000"/>
          <w:shd w:val="clear" w:color="auto" w:fill="FFFFFF"/>
        </w:rPr>
        <w:t xml:space="preserve">based on the transferred dataset (same dataset is used for decoder and encoder model training and model-ID assigned to the dataset or </w:t>
      </w:r>
      <w:r w:rsidR="000E2637">
        <w:rPr>
          <w:color w:val="000000"/>
          <w:shd w:val="clear" w:color="auto" w:fill="FFFFFF"/>
        </w:rPr>
        <w:t>to the</w:t>
      </w:r>
      <w:r w:rsidR="0066360E" w:rsidRPr="0066360E">
        <w:rPr>
          <w:color w:val="000000"/>
          <w:shd w:val="clear" w:color="auto" w:fill="FFFFFF"/>
        </w:rPr>
        <w:t xml:space="preserve"> pair of decoder and encoder)</w:t>
      </w:r>
      <w:r w:rsidR="000A5D15">
        <w:rPr>
          <w:color w:val="000000"/>
          <w:shd w:val="clear" w:color="auto" w:fill="FFFFFF"/>
        </w:rPr>
        <w:t xml:space="preserve">. </w:t>
      </w:r>
      <w:r w:rsidR="00883403">
        <w:rPr>
          <w:color w:val="000000"/>
          <w:shd w:val="clear" w:color="auto" w:fill="FFFFFF"/>
        </w:rPr>
        <w:t xml:space="preserve">However, </w:t>
      </w:r>
      <w:r w:rsidR="00226F51">
        <w:rPr>
          <w:color w:val="000000"/>
          <w:shd w:val="clear" w:color="auto" w:fill="FFFFFF"/>
        </w:rPr>
        <w:t xml:space="preserve">if </w:t>
      </w:r>
      <w:r w:rsidR="00D2674A">
        <w:rPr>
          <w:color w:val="000000"/>
          <w:shd w:val="clear" w:color="auto" w:fill="FFFFFF"/>
        </w:rPr>
        <w:t>there is a need to ensure</w:t>
      </w:r>
      <w:r w:rsidR="00883403">
        <w:rPr>
          <w:color w:val="000000"/>
          <w:shd w:val="clear" w:color="auto" w:fill="FFFFFF"/>
        </w:rPr>
        <w:t xml:space="preserve"> </w:t>
      </w:r>
      <w:r w:rsidR="000442C1">
        <w:rPr>
          <w:color w:val="000000"/>
          <w:shd w:val="clear" w:color="auto" w:fill="FFFFFF"/>
        </w:rPr>
        <w:t>consistency (</w:t>
      </w:r>
      <w:r w:rsidR="008C25C5">
        <w:rPr>
          <w:color w:val="000000"/>
          <w:shd w:val="clear" w:color="auto" w:fill="FFFFFF"/>
        </w:rPr>
        <w:t xml:space="preserve">related to </w:t>
      </w:r>
      <w:r w:rsidR="000971E6">
        <w:rPr>
          <w:color w:val="000000"/>
          <w:shd w:val="clear" w:color="auto" w:fill="FFFFFF"/>
        </w:rPr>
        <w:t xml:space="preserve">NW and UE side additional </w:t>
      </w:r>
      <w:r w:rsidR="00C10A8B">
        <w:rPr>
          <w:color w:val="000000"/>
          <w:shd w:val="clear" w:color="auto" w:fill="FFFFFF"/>
        </w:rPr>
        <w:t>conditions</w:t>
      </w:r>
      <w:r w:rsidR="000971E6">
        <w:rPr>
          <w:color w:val="000000"/>
          <w:shd w:val="clear" w:color="auto" w:fill="FFFFFF"/>
        </w:rPr>
        <w:t>)</w:t>
      </w:r>
      <w:r w:rsidR="008C25C5">
        <w:rPr>
          <w:color w:val="000000"/>
          <w:shd w:val="clear" w:color="auto" w:fill="FFFFFF"/>
        </w:rPr>
        <w:t xml:space="preserve"> </w:t>
      </w:r>
      <w:r w:rsidR="00D2674A">
        <w:rPr>
          <w:color w:val="000000"/>
          <w:shd w:val="clear" w:color="auto" w:fill="FFFFFF"/>
        </w:rPr>
        <w:t>between</w:t>
      </w:r>
      <w:r w:rsidR="007B783A">
        <w:rPr>
          <w:color w:val="000000"/>
          <w:shd w:val="clear" w:color="auto" w:fill="FFFFFF"/>
        </w:rPr>
        <w:t xml:space="preserve"> training and inference</w:t>
      </w:r>
      <w:r w:rsidR="00D2674A">
        <w:rPr>
          <w:color w:val="000000"/>
          <w:shd w:val="clear" w:color="auto" w:fill="FFFFFF"/>
        </w:rPr>
        <w:t xml:space="preserve">, associated ID may still be useful as we highlighted in a later discussion. </w:t>
      </w:r>
      <w:r w:rsidR="007B783A">
        <w:rPr>
          <w:color w:val="000000"/>
          <w:shd w:val="clear" w:color="auto" w:fill="FFFFFF"/>
        </w:rPr>
        <w:t xml:space="preserve"> </w:t>
      </w:r>
    </w:p>
    <w:p w14:paraId="56444E30" w14:textId="010EE2B9" w:rsidR="00F94D0D" w:rsidRDefault="00647E20" w:rsidP="00F94D0D">
      <w:pPr>
        <w:numPr>
          <w:ilvl w:val="0"/>
          <w:numId w:val="21"/>
        </w:numPr>
        <w:spacing w:after="0"/>
        <w:jc w:val="both"/>
        <w:rPr>
          <w:color w:val="000000"/>
          <w:shd w:val="clear" w:color="auto" w:fill="FFFFFF"/>
        </w:rPr>
      </w:pPr>
      <w:r>
        <w:rPr>
          <w:color w:val="000000"/>
          <w:shd w:val="clear" w:color="auto" w:fill="FFFFFF"/>
        </w:rPr>
        <w:t xml:space="preserve">Step B: </w:t>
      </w:r>
      <w:r w:rsidR="00F94D0D" w:rsidRPr="002B6B4E">
        <w:rPr>
          <w:color w:val="000000"/>
          <w:shd w:val="clear" w:color="auto" w:fill="FFFFFF"/>
        </w:rPr>
        <w:t>The UE receives the dataset with the</w:t>
      </w:r>
      <w:r w:rsidR="003F55FC">
        <w:rPr>
          <w:color w:val="000000"/>
          <w:shd w:val="clear" w:color="auto" w:fill="FFFFFF"/>
        </w:rPr>
        <w:t xml:space="preserve"> </w:t>
      </w:r>
      <w:r w:rsidR="00F94D0D" w:rsidRPr="002B6B4E">
        <w:rPr>
          <w:color w:val="000000"/>
          <w:shd w:val="clear" w:color="auto" w:fill="FFFFFF"/>
        </w:rPr>
        <w:t>ID</w:t>
      </w:r>
      <w:r w:rsidR="003F55FC">
        <w:rPr>
          <w:color w:val="000000"/>
          <w:shd w:val="clear" w:color="auto" w:fill="FFFFFF"/>
        </w:rPr>
        <w:t>-X</w:t>
      </w:r>
      <w:r w:rsidR="00F94D0D" w:rsidRPr="002B6B4E">
        <w:rPr>
          <w:color w:val="000000"/>
          <w:shd w:val="clear" w:color="auto" w:fill="FFFFFF"/>
        </w:rPr>
        <w:t xml:space="preserve"> and uses the dataset to train an ML model.</w:t>
      </w:r>
    </w:p>
    <w:p w14:paraId="15787536" w14:textId="6EAE2A7A" w:rsidR="00F94D0D" w:rsidRPr="00811D7A" w:rsidRDefault="00AD14C2" w:rsidP="00F82BAC">
      <w:pPr>
        <w:numPr>
          <w:ilvl w:val="0"/>
          <w:numId w:val="21"/>
        </w:numPr>
        <w:spacing w:after="0"/>
        <w:jc w:val="both"/>
        <w:rPr>
          <w:color w:val="000000"/>
          <w:shd w:val="clear" w:color="auto" w:fill="FFFFFF"/>
        </w:rPr>
      </w:pPr>
      <w:r w:rsidRPr="00811D7A">
        <w:rPr>
          <w:color w:val="000000"/>
          <w:shd w:val="clear" w:color="auto" w:fill="FFFFFF"/>
        </w:rPr>
        <w:t xml:space="preserve">Step C: </w:t>
      </w:r>
      <w:r w:rsidR="00777670" w:rsidRPr="00811D7A">
        <w:rPr>
          <w:color w:val="000000"/>
          <w:shd w:val="clear" w:color="auto" w:fill="FFFFFF"/>
        </w:rPr>
        <w:t xml:space="preserve">The UE reports information of its UE part of two-sided model(s) corresponding to the above dataset to the NW. </w:t>
      </w:r>
      <w:r w:rsidR="003F55FC">
        <w:rPr>
          <w:color w:val="000000"/>
          <w:shd w:val="clear" w:color="auto" w:fill="FFFFFF"/>
        </w:rPr>
        <w:t>T</w:t>
      </w:r>
      <w:r w:rsidR="00F94D0D" w:rsidRPr="00811D7A">
        <w:rPr>
          <w:color w:val="000000"/>
          <w:shd w:val="clear" w:color="auto" w:fill="FFFFFF"/>
        </w:rPr>
        <w:t xml:space="preserve">he </w:t>
      </w:r>
      <w:r w:rsidR="003F55FC">
        <w:rPr>
          <w:color w:val="000000"/>
          <w:shd w:val="clear" w:color="auto" w:fill="FFFFFF"/>
        </w:rPr>
        <w:t xml:space="preserve">corresponding </w:t>
      </w:r>
      <w:r w:rsidR="00F94D0D" w:rsidRPr="00811D7A">
        <w:rPr>
          <w:color w:val="000000"/>
          <w:shd w:val="clear" w:color="auto" w:fill="FFFFFF"/>
        </w:rPr>
        <w:t>ID</w:t>
      </w:r>
      <w:r w:rsidR="003F55FC">
        <w:rPr>
          <w:color w:val="000000"/>
          <w:shd w:val="clear" w:color="auto" w:fill="FFFFFF"/>
        </w:rPr>
        <w:t>-X</w:t>
      </w:r>
      <w:r w:rsidR="00F94D0D" w:rsidRPr="00811D7A">
        <w:rPr>
          <w:color w:val="000000"/>
          <w:shd w:val="clear" w:color="auto" w:fill="FFFFFF"/>
        </w:rPr>
        <w:t xml:space="preserve"> may be used in </w:t>
      </w:r>
      <w:r w:rsidR="007A357B">
        <w:rPr>
          <w:color w:val="000000"/>
          <w:shd w:val="clear" w:color="auto" w:fill="FFFFFF"/>
        </w:rPr>
        <w:t xml:space="preserve">functionality-based </w:t>
      </w:r>
      <w:r w:rsidR="00F94D0D" w:rsidRPr="00811D7A">
        <w:rPr>
          <w:color w:val="000000"/>
          <w:shd w:val="clear" w:color="auto" w:fill="FFFFFF"/>
        </w:rPr>
        <w:t xml:space="preserve">LCM </w:t>
      </w:r>
      <w:proofErr w:type="spellStart"/>
      <w:r w:rsidR="00F94D0D" w:rsidRPr="00811D7A">
        <w:rPr>
          <w:color w:val="000000"/>
          <w:shd w:val="clear" w:color="auto" w:fill="FFFFFF"/>
        </w:rPr>
        <w:t>signaling</w:t>
      </w:r>
      <w:proofErr w:type="spellEnd"/>
      <w:r w:rsidR="00F94D0D" w:rsidRPr="00811D7A">
        <w:rPr>
          <w:color w:val="000000"/>
          <w:shd w:val="clear" w:color="auto" w:fill="FFFFFF"/>
        </w:rPr>
        <w:t xml:space="preserve"> when referring to the </w:t>
      </w:r>
      <w:r w:rsidR="003F55FC">
        <w:rPr>
          <w:color w:val="000000"/>
          <w:shd w:val="clear" w:color="auto" w:fill="FFFFFF"/>
        </w:rPr>
        <w:t xml:space="preserve">logical </w:t>
      </w:r>
      <w:r w:rsidR="00F94D0D" w:rsidRPr="00811D7A">
        <w:rPr>
          <w:color w:val="000000"/>
          <w:shd w:val="clear" w:color="auto" w:fill="FFFFFF"/>
        </w:rPr>
        <w:t>ML model trained with the transferred dataset.</w:t>
      </w:r>
    </w:p>
    <w:p w14:paraId="582EAF80" w14:textId="77777777" w:rsidR="00F4124C" w:rsidRDefault="00F4124C" w:rsidP="00F4124C">
      <w:pPr>
        <w:jc w:val="both"/>
        <w:rPr>
          <w:highlight w:val="yellow"/>
        </w:rPr>
      </w:pPr>
    </w:p>
    <w:p w14:paraId="382EF716" w14:textId="7CCA592E" w:rsidR="00C563EA" w:rsidRDefault="00C563EA" w:rsidP="00F4124C">
      <w:pPr>
        <w:jc w:val="both"/>
        <w:rPr>
          <w:highlight w:val="yellow"/>
        </w:rPr>
      </w:pPr>
      <w:r w:rsidRPr="00D02E74">
        <w:t xml:space="preserve">The </w:t>
      </w:r>
      <w:r w:rsidR="00C769CE" w:rsidRPr="00D02E74">
        <w:t xml:space="preserve">generic </w:t>
      </w:r>
      <w:r w:rsidRPr="00D02E74">
        <w:t>mode</w:t>
      </w:r>
      <w:r w:rsidR="00607057" w:rsidRPr="00D02E74">
        <w:t>l</w:t>
      </w:r>
      <w:r w:rsidRPr="00D02E74">
        <w:t xml:space="preserve"> identification MI-Option 2</w:t>
      </w:r>
      <w:r w:rsidRPr="00C563EA">
        <w:t xml:space="preserve"> </w:t>
      </w:r>
      <w:r w:rsidR="004A19BD">
        <w:t>maps</w:t>
      </w:r>
      <w:r w:rsidR="00C769CE">
        <w:t xml:space="preserve"> directly</w:t>
      </w:r>
      <w:r w:rsidR="004A19BD">
        <w:t xml:space="preserve"> to the inter-vendor collaboration Option 4 from the agreements</w:t>
      </w:r>
      <w:r w:rsidR="006E2291">
        <w:t xml:space="preserve"> in</w:t>
      </w:r>
      <w:r w:rsidR="004A19BD">
        <w:t xml:space="preserve"> the CSI com</w:t>
      </w:r>
      <w:r w:rsidR="006E2291">
        <w:t>pression use case, described as “</w:t>
      </w:r>
      <w:r w:rsidR="006E2291" w:rsidRPr="00D02E74">
        <w:rPr>
          <w:rFonts w:eastAsia="Times New Roman"/>
        </w:rPr>
        <w:t>Standardized data / dataset format + Dataset exchange between NW-side and UE-side</w:t>
      </w:r>
      <w:r w:rsidR="006E2291" w:rsidRPr="00AA6EAF">
        <w:rPr>
          <w:rFonts w:eastAsia="Times New Roman"/>
        </w:rPr>
        <w:t> </w:t>
      </w:r>
      <w:r w:rsidR="006E2291">
        <w:rPr>
          <w:rFonts w:eastAsia="Times New Roman"/>
        </w:rPr>
        <w:t>“</w:t>
      </w:r>
      <w:r w:rsidR="00832675">
        <w:rPr>
          <w:rFonts w:eastAsia="Times New Roman"/>
        </w:rPr>
        <w:t>, where the “</w:t>
      </w:r>
      <w:r w:rsidR="00B02699">
        <w:rPr>
          <w:rFonts w:eastAsia="Times New Roman"/>
        </w:rPr>
        <w:t>d</w:t>
      </w:r>
      <w:r w:rsidR="00832675" w:rsidRPr="00817EE1">
        <w:rPr>
          <w:rFonts w:eastAsia="Times New Roman"/>
        </w:rPr>
        <w:t>ataset received at the UE or UE-side goes through offline engineering at the UE- side (e.g., UE-side OTT server), e.g., model training or offline testing</w:t>
      </w:r>
      <w:r w:rsidR="00832675">
        <w:rPr>
          <w:rFonts w:eastAsia="Times New Roman"/>
        </w:rPr>
        <w:t>”</w:t>
      </w:r>
    </w:p>
    <w:p w14:paraId="4ABD604A" w14:textId="31666E4B" w:rsidR="00C5050B" w:rsidRDefault="006B0002" w:rsidP="00C5050B">
      <w:pPr>
        <w:spacing w:after="0"/>
        <w:jc w:val="both"/>
        <w:rPr>
          <w:color w:val="000000"/>
          <w:shd w:val="clear" w:color="auto" w:fill="FFFFFF"/>
        </w:rPr>
      </w:pPr>
      <w:r>
        <w:rPr>
          <w:color w:val="000000"/>
          <w:shd w:val="clear" w:color="auto" w:fill="FFFFFF"/>
        </w:rPr>
        <w:t>W</w:t>
      </w:r>
      <w:r w:rsidR="00C5050B">
        <w:rPr>
          <w:color w:val="000000"/>
          <w:shd w:val="clear" w:color="auto" w:fill="FFFFFF"/>
        </w:rPr>
        <w:t xml:space="preserve">e think </w:t>
      </w:r>
      <w:r>
        <w:rPr>
          <w:color w:val="000000"/>
          <w:shd w:val="clear" w:color="auto" w:fill="FFFFFF"/>
        </w:rPr>
        <w:t>it is reasonable to assume that any UE-side additional conditions are</w:t>
      </w:r>
      <w:r w:rsidR="00C5050B">
        <w:rPr>
          <w:color w:val="000000"/>
          <w:shd w:val="clear" w:color="auto" w:fill="FFFFFF"/>
        </w:rPr>
        <w:t xml:space="preserve"> related to the </w:t>
      </w:r>
      <w:r w:rsidR="00F1300D">
        <w:rPr>
          <w:color w:val="000000"/>
          <w:shd w:val="clear" w:color="auto" w:fill="FFFFFF"/>
        </w:rPr>
        <w:t xml:space="preserve">training </w:t>
      </w:r>
      <w:r w:rsidR="00C5050B">
        <w:rPr>
          <w:color w:val="000000"/>
          <w:shd w:val="clear" w:color="auto" w:fill="FFFFFF"/>
        </w:rPr>
        <w:t xml:space="preserve">data collection discussions </w:t>
      </w:r>
      <w:r w:rsidR="00FB6CF8">
        <w:rPr>
          <w:color w:val="000000"/>
          <w:shd w:val="clear" w:color="auto" w:fill="FFFFFF"/>
        </w:rPr>
        <w:t>on</w:t>
      </w:r>
      <w:r w:rsidR="00C5050B">
        <w:rPr>
          <w:color w:val="000000"/>
          <w:shd w:val="clear" w:color="auto" w:fill="FFFFFF"/>
        </w:rPr>
        <w:t xml:space="preserve"> whether UE implementation assumptions (e.g., UE antenna configuration, etc..) are needed to be captured in some high-level form similar to the NW implementation assumptions which are captured in the form of associated ID</w:t>
      </w:r>
      <w:r w:rsidR="00A73D6D">
        <w:rPr>
          <w:color w:val="000000"/>
          <w:shd w:val="clear" w:color="auto" w:fill="FFFFFF"/>
        </w:rPr>
        <w:t xml:space="preserve"> (defined by RAN1)</w:t>
      </w:r>
      <w:r w:rsidR="00C5050B">
        <w:rPr>
          <w:color w:val="000000"/>
          <w:shd w:val="clear" w:color="auto" w:fill="FFFFFF"/>
        </w:rPr>
        <w:t xml:space="preserve">. In the MI-Option 2 steps, the training dataset received from the NW, where the training dataset is a dataset </w:t>
      </w:r>
      <w:r w:rsidR="003F55FC">
        <w:rPr>
          <w:color w:val="000000"/>
          <w:shd w:val="clear" w:color="auto" w:fill="FFFFFF"/>
        </w:rPr>
        <w:t xml:space="preserve">generated </w:t>
      </w:r>
      <w:r w:rsidR="00C5050B">
        <w:rPr>
          <w:color w:val="000000"/>
          <w:shd w:val="clear" w:color="auto" w:fill="FFFFFF"/>
        </w:rPr>
        <w:t xml:space="preserve">after decoder model training by using a collected dataset at the NW, and the UE implementation assumptions for the collected dataset may be unknown to the UE. </w:t>
      </w:r>
      <w:r w:rsidR="0007255A">
        <w:rPr>
          <w:color w:val="000000"/>
          <w:shd w:val="clear" w:color="auto" w:fill="FFFFFF"/>
        </w:rPr>
        <w:t>T</w:t>
      </w:r>
      <w:r w:rsidR="00C5050B">
        <w:rPr>
          <w:color w:val="000000"/>
          <w:shd w:val="clear" w:color="auto" w:fill="FFFFFF"/>
        </w:rPr>
        <w:t xml:space="preserve">he associated-ID can be used to represent both NW-side additional conditions and UE-side additional conditions, where UEs (corresponding to the same </w:t>
      </w:r>
      <w:r w:rsidR="001D1249">
        <w:rPr>
          <w:color w:val="000000"/>
          <w:shd w:val="clear" w:color="auto" w:fill="FFFFFF"/>
        </w:rPr>
        <w:t xml:space="preserve">UE </w:t>
      </w:r>
      <w:r w:rsidR="00C5050B">
        <w:rPr>
          <w:color w:val="000000"/>
          <w:shd w:val="clear" w:color="auto" w:fill="FFFFFF"/>
        </w:rPr>
        <w:t xml:space="preserve">vendor) involved in </w:t>
      </w:r>
      <w:r w:rsidR="001D1249">
        <w:rPr>
          <w:color w:val="000000"/>
          <w:shd w:val="clear" w:color="auto" w:fill="FFFFFF"/>
        </w:rPr>
        <w:t xml:space="preserve">training </w:t>
      </w:r>
      <w:r w:rsidR="00C5050B">
        <w:rPr>
          <w:color w:val="000000"/>
          <w:shd w:val="clear" w:color="auto" w:fill="FFFFFF"/>
        </w:rPr>
        <w:t xml:space="preserve">data collection shall be aligned with the UE-side additional conditions when the </w:t>
      </w:r>
      <w:r w:rsidR="001D1249">
        <w:rPr>
          <w:color w:val="000000"/>
          <w:shd w:val="clear" w:color="auto" w:fill="FFFFFF"/>
        </w:rPr>
        <w:t xml:space="preserve">training </w:t>
      </w:r>
      <w:r w:rsidR="00C5050B">
        <w:rPr>
          <w:color w:val="000000"/>
          <w:shd w:val="clear" w:color="auto" w:fill="FFFFFF"/>
        </w:rPr>
        <w:t xml:space="preserve">data collection configuration(s) are corresponding to the same associated ID within a cell. When/if the UE determines that any UE-side additional conditions are relevant, the </w:t>
      </w:r>
      <w:r w:rsidR="00C5050B" w:rsidRPr="001C5C52">
        <w:rPr>
          <w:color w:val="000000"/>
          <w:shd w:val="clear" w:color="auto" w:fill="FFFFFF"/>
        </w:rPr>
        <w:t xml:space="preserve">UE </w:t>
      </w:r>
      <w:r w:rsidR="00C5050B">
        <w:rPr>
          <w:color w:val="000000"/>
          <w:shd w:val="clear" w:color="auto" w:fill="FFFFFF"/>
        </w:rPr>
        <w:t>may report to</w:t>
      </w:r>
      <w:r w:rsidR="00C5050B" w:rsidRPr="001C5C52">
        <w:rPr>
          <w:color w:val="000000"/>
          <w:shd w:val="clear" w:color="auto" w:fill="FFFFFF"/>
        </w:rPr>
        <w:t xml:space="preserve"> </w:t>
      </w:r>
      <w:r w:rsidR="00C5050B">
        <w:rPr>
          <w:color w:val="000000"/>
          <w:shd w:val="clear" w:color="auto" w:fill="FFFFFF"/>
        </w:rPr>
        <w:t>the NW the associated IDs related to the training dataset transfer.</w:t>
      </w:r>
      <w:r w:rsidR="00A91F77">
        <w:rPr>
          <w:color w:val="000000"/>
          <w:shd w:val="clear" w:color="auto" w:fill="FFFFFF"/>
        </w:rPr>
        <w:t xml:space="preserve"> Note here that there can be another case in which NW-side does not have to rely on certain UE vendor(s) for target CSI dataset procurement.</w:t>
      </w:r>
      <w:r w:rsidR="004E5993">
        <w:rPr>
          <w:color w:val="000000"/>
          <w:shd w:val="clear" w:color="auto" w:fill="FFFFFF"/>
        </w:rPr>
        <w:t xml:space="preserve"> </w:t>
      </w:r>
      <w:r w:rsidR="004E5993" w:rsidRPr="00D02E74">
        <w:t>The step C would be sufficient for UE to report if there is any mismatch with associated ID and training performance.</w:t>
      </w:r>
    </w:p>
    <w:p w14:paraId="561431CF" w14:textId="77777777" w:rsidR="00FD5C6C" w:rsidRDefault="00FD5C6C" w:rsidP="00C5050B">
      <w:pPr>
        <w:spacing w:after="0"/>
        <w:jc w:val="both"/>
        <w:rPr>
          <w:color w:val="000000"/>
          <w:shd w:val="clear" w:color="auto" w:fill="FFFFFF"/>
        </w:rPr>
      </w:pPr>
    </w:p>
    <w:p w14:paraId="3B5AED11" w14:textId="45815BAE" w:rsidR="00FD5C6C" w:rsidRPr="00D02E74" w:rsidRDefault="004346F6" w:rsidP="00C5050B">
      <w:pPr>
        <w:spacing w:after="0"/>
        <w:jc w:val="both"/>
        <w:rPr>
          <w:b/>
          <w:bCs/>
          <w:color w:val="000000"/>
          <w:shd w:val="clear" w:color="auto" w:fill="FFFFFF"/>
        </w:rPr>
      </w:pPr>
      <w:r w:rsidRPr="00D02E74">
        <w:rPr>
          <w:b/>
          <w:bCs/>
          <w:color w:val="000000"/>
          <w:shd w:val="clear" w:color="auto" w:fill="FFFFFF"/>
        </w:rPr>
        <w:t>Observation</w:t>
      </w:r>
      <w:r w:rsidR="00A61D91" w:rsidRPr="00D02E74">
        <w:rPr>
          <w:b/>
          <w:bCs/>
          <w:color w:val="000000"/>
          <w:shd w:val="clear" w:color="auto" w:fill="FFFFFF"/>
        </w:rPr>
        <w:t xml:space="preserve"> 1</w:t>
      </w:r>
      <w:r w:rsidRPr="00D02E74">
        <w:rPr>
          <w:b/>
          <w:bCs/>
          <w:color w:val="000000"/>
          <w:shd w:val="clear" w:color="auto" w:fill="FFFFFF"/>
        </w:rPr>
        <w:t xml:space="preserve">: </w:t>
      </w:r>
      <w:r w:rsidR="00FD5C6C" w:rsidRPr="00D02E74">
        <w:rPr>
          <w:b/>
          <w:bCs/>
          <w:color w:val="000000"/>
          <w:shd w:val="clear" w:color="auto" w:fill="FFFFFF"/>
        </w:rPr>
        <w:t xml:space="preserve">Based on </w:t>
      </w:r>
      <w:r w:rsidR="00FE0F44" w:rsidRPr="00D02E74">
        <w:rPr>
          <w:b/>
          <w:bCs/>
          <w:color w:val="000000"/>
          <w:shd w:val="clear" w:color="auto" w:fill="FFFFFF"/>
        </w:rPr>
        <w:t xml:space="preserve">our </w:t>
      </w:r>
      <w:r w:rsidR="00CA2A45" w:rsidRPr="00D02E74">
        <w:rPr>
          <w:b/>
          <w:bCs/>
          <w:color w:val="000000"/>
          <w:shd w:val="clear" w:color="auto" w:fill="FFFFFF"/>
        </w:rPr>
        <w:t>analysis</w:t>
      </w:r>
      <w:r w:rsidR="006D2776" w:rsidRPr="00D02E74">
        <w:rPr>
          <w:b/>
          <w:bCs/>
          <w:color w:val="000000"/>
          <w:shd w:val="clear" w:color="auto" w:fill="FFFFFF"/>
        </w:rPr>
        <w:t xml:space="preserve"> of </w:t>
      </w:r>
      <w:r w:rsidR="00CA2A45" w:rsidRPr="00D02E74">
        <w:rPr>
          <w:b/>
          <w:bCs/>
          <w:color w:val="000000"/>
          <w:shd w:val="clear" w:color="auto" w:fill="FFFFFF"/>
        </w:rPr>
        <w:t>MI-Option 2</w:t>
      </w:r>
      <w:r w:rsidR="006D2776" w:rsidRPr="00D02E74">
        <w:rPr>
          <w:b/>
          <w:bCs/>
          <w:color w:val="000000"/>
          <w:shd w:val="clear" w:color="auto" w:fill="FFFFFF"/>
        </w:rPr>
        <w:t>, the</w:t>
      </w:r>
      <w:r w:rsidR="00CA2A45" w:rsidRPr="00D02E74">
        <w:rPr>
          <w:b/>
          <w:bCs/>
          <w:color w:val="000000"/>
          <w:shd w:val="clear" w:color="auto" w:fill="FFFFFF"/>
        </w:rPr>
        <w:t xml:space="preserve"> steps</w:t>
      </w:r>
      <w:r w:rsidR="006D2776" w:rsidRPr="00D02E74">
        <w:rPr>
          <w:b/>
          <w:bCs/>
          <w:color w:val="000000"/>
          <w:shd w:val="clear" w:color="auto" w:fill="FFFFFF"/>
        </w:rPr>
        <w:t xml:space="preserve"> and</w:t>
      </w:r>
      <w:r w:rsidR="00CA2A45" w:rsidRPr="00D02E74">
        <w:rPr>
          <w:b/>
          <w:bCs/>
          <w:color w:val="000000"/>
          <w:shd w:val="clear" w:color="auto" w:fill="FFFFFF"/>
        </w:rPr>
        <w:t xml:space="preserve"> </w:t>
      </w:r>
      <w:r w:rsidR="00AF488E" w:rsidRPr="00D02E74">
        <w:rPr>
          <w:b/>
          <w:bCs/>
          <w:color w:val="000000"/>
          <w:shd w:val="clear" w:color="auto" w:fill="FFFFFF"/>
        </w:rPr>
        <w:t>the ID</w:t>
      </w:r>
      <w:r w:rsidR="003F55FC">
        <w:rPr>
          <w:b/>
          <w:bCs/>
          <w:color w:val="000000"/>
          <w:shd w:val="clear" w:color="auto" w:fill="FFFFFF"/>
        </w:rPr>
        <w:t>-X</w:t>
      </w:r>
      <w:r w:rsidR="00C04ECD" w:rsidRPr="00D02E74">
        <w:rPr>
          <w:b/>
          <w:bCs/>
          <w:color w:val="000000"/>
          <w:shd w:val="clear" w:color="auto" w:fill="FFFFFF"/>
        </w:rPr>
        <w:t xml:space="preserve"> </w:t>
      </w:r>
      <w:r w:rsidR="00377239" w:rsidRPr="00D02E74">
        <w:rPr>
          <w:b/>
          <w:bCs/>
          <w:color w:val="000000"/>
          <w:shd w:val="clear" w:color="auto" w:fill="FFFFFF"/>
        </w:rPr>
        <w:t xml:space="preserve">can be used </w:t>
      </w:r>
      <w:r w:rsidR="005341EE" w:rsidRPr="00D02E74">
        <w:rPr>
          <w:b/>
          <w:bCs/>
          <w:color w:val="000000"/>
          <w:shd w:val="clear" w:color="auto" w:fill="FFFFFF"/>
        </w:rPr>
        <w:t>for</w:t>
      </w:r>
      <w:r w:rsidR="00E23570" w:rsidRPr="00D02E74">
        <w:rPr>
          <w:b/>
          <w:bCs/>
          <w:color w:val="000000"/>
          <w:shd w:val="clear" w:color="auto" w:fill="FFFFFF"/>
        </w:rPr>
        <w:t xml:space="preserve"> </w:t>
      </w:r>
      <w:r w:rsidR="00C04ECD" w:rsidRPr="00D02E74">
        <w:rPr>
          <w:b/>
          <w:bCs/>
          <w:color w:val="000000"/>
          <w:shd w:val="clear" w:color="auto" w:fill="FFFFFF"/>
        </w:rPr>
        <w:t>the inter-vendor collaboration</w:t>
      </w:r>
      <w:r w:rsidR="006E558F" w:rsidRPr="00D02E74">
        <w:rPr>
          <w:b/>
          <w:bCs/>
          <w:color w:val="000000"/>
          <w:shd w:val="clear" w:color="auto" w:fill="FFFFFF"/>
        </w:rPr>
        <w:t xml:space="preserve"> </w:t>
      </w:r>
      <w:r w:rsidR="00E23570" w:rsidRPr="00D02E74">
        <w:rPr>
          <w:b/>
          <w:bCs/>
          <w:color w:val="000000"/>
          <w:shd w:val="clear" w:color="auto" w:fill="FFFFFF"/>
        </w:rPr>
        <w:t xml:space="preserve">Option 4. </w:t>
      </w:r>
    </w:p>
    <w:p w14:paraId="07A34457" w14:textId="7D6441A3" w:rsidR="00C563EA" w:rsidRPr="009A24F4" w:rsidRDefault="00C563EA" w:rsidP="00F4124C">
      <w:pPr>
        <w:jc w:val="both"/>
      </w:pPr>
    </w:p>
    <w:p w14:paraId="60140606" w14:textId="519876CE" w:rsidR="00AD5F79" w:rsidRDefault="776BE5B0" w:rsidP="00F4124C">
      <w:pPr>
        <w:jc w:val="both"/>
        <w:rPr>
          <w:b/>
          <w:bCs/>
        </w:rPr>
      </w:pPr>
      <w:r w:rsidRPr="009A24F4">
        <w:rPr>
          <w:b/>
          <w:bCs/>
        </w:rPr>
        <w:t>Proposal 1</w:t>
      </w:r>
      <w:r w:rsidR="006B60CC">
        <w:rPr>
          <w:b/>
          <w:bCs/>
        </w:rPr>
        <w:t xml:space="preserve">: </w:t>
      </w:r>
      <w:r w:rsidR="001538DB">
        <w:rPr>
          <w:b/>
          <w:bCs/>
        </w:rPr>
        <w:t xml:space="preserve">For the 2-sided models use case, </w:t>
      </w:r>
      <w:r w:rsidR="0077625D">
        <w:rPr>
          <w:b/>
          <w:bCs/>
        </w:rPr>
        <w:t xml:space="preserve">RAN1 to </w:t>
      </w:r>
      <w:r w:rsidR="00F25E14">
        <w:rPr>
          <w:b/>
          <w:bCs/>
        </w:rPr>
        <w:t>prioritize</w:t>
      </w:r>
      <w:r w:rsidR="00100F3D">
        <w:rPr>
          <w:b/>
          <w:bCs/>
        </w:rPr>
        <w:t xml:space="preserve"> </w:t>
      </w:r>
      <w:r w:rsidR="00F25E14">
        <w:rPr>
          <w:b/>
          <w:bCs/>
        </w:rPr>
        <w:t xml:space="preserve">the </w:t>
      </w:r>
      <w:r w:rsidR="00100F3D">
        <w:rPr>
          <w:b/>
          <w:bCs/>
        </w:rPr>
        <w:t>study</w:t>
      </w:r>
      <w:r w:rsidR="002B3DA8">
        <w:rPr>
          <w:b/>
          <w:bCs/>
        </w:rPr>
        <w:t xml:space="preserve"> </w:t>
      </w:r>
      <w:r w:rsidR="005A70AF">
        <w:rPr>
          <w:b/>
          <w:bCs/>
        </w:rPr>
        <w:t xml:space="preserve">on </w:t>
      </w:r>
      <w:r w:rsidR="00100F3D">
        <w:rPr>
          <w:b/>
          <w:bCs/>
        </w:rPr>
        <w:t xml:space="preserve">the details </w:t>
      </w:r>
      <w:r w:rsidR="00E90AE3">
        <w:rPr>
          <w:b/>
          <w:bCs/>
        </w:rPr>
        <w:t xml:space="preserve">of </w:t>
      </w:r>
      <w:r w:rsidR="00100F3D">
        <w:rPr>
          <w:b/>
          <w:bCs/>
        </w:rPr>
        <w:t xml:space="preserve">the </w:t>
      </w:r>
      <w:r w:rsidR="0082347F">
        <w:rPr>
          <w:b/>
          <w:bCs/>
        </w:rPr>
        <w:t xml:space="preserve">model identification </w:t>
      </w:r>
      <w:r w:rsidR="00100F3D">
        <w:rPr>
          <w:b/>
          <w:bCs/>
        </w:rPr>
        <w:t>MI-Option 2 ste</w:t>
      </w:r>
      <w:r w:rsidR="00E11E2F">
        <w:rPr>
          <w:b/>
          <w:bCs/>
        </w:rPr>
        <w:t xml:space="preserve">ps for the purpose of </w:t>
      </w:r>
      <w:r w:rsidR="00E11E2F" w:rsidRPr="00D02E74">
        <w:rPr>
          <w:b/>
          <w:bCs/>
          <w:color w:val="000000"/>
          <w:shd w:val="clear" w:color="auto" w:fill="FFFFFF"/>
        </w:rPr>
        <w:t>the inter-vendor collaboration Option 4</w:t>
      </w:r>
      <w:r w:rsidR="00E90AE3">
        <w:rPr>
          <w:b/>
          <w:bCs/>
          <w:color w:val="000000"/>
          <w:shd w:val="clear" w:color="auto" w:fill="FFFFFF"/>
        </w:rPr>
        <w:t>.</w:t>
      </w:r>
    </w:p>
    <w:p w14:paraId="5C05F5C0" w14:textId="77777777" w:rsidR="00F4124C" w:rsidRPr="009A24F4" w:rsidDel="00F90A54" w:rsidRDefault="00F4124C" w:rsidP="00897A49">
      <w:pPr>
        <w:jc w:val="both"/>
        <w:rPr>
          <w:b/>
          <w:bCs/>
          <w:color w:val="FFFFFF" w:themeColor="background1"/>
          <w:highlight w:val="yellow"/>
        </w:rPr>
      </w:pPr>
    </w:p>
    <w:p w14:paraId="14572CC1" w14:textId="02E87144" w:rsidR="003B63BF" w:rsidRPr="00D02E74" w:rsidRDefault="003B63BF" w:rsidP="003B63BF">
      <w:pPr>
        <w:pStyle w:val="Heading2"/>
        <w:rPr>
          <w:color w:val="000000"/>
          <w:shd w:val="clear" w:color="auto" w:fill="FFFFFF"/>
        </w:rPr>
      </w:pPr>
      <w:r w:rsidRPr="00D02E74">
        <w:rPr>
          <w:shd w:val="clear" w:color="auto" w:fill="FFFFFF"/>
        </w:rPr>
        <w:t xml:space="preserve">MI-Option 3: </w:t>
      </w:r>
      <w:r w:rsidR="0090429C" w:rsidRPr="00D02E74">
        <w:rPr>
          <w:shd w:val="clear" w:color="auto" w:fill="FFFFFF"/>
        </w:rPr>
        <w:t>Model identification in model transfer from NW to UE</w:t>
      </w:r>
    </w:p>
    <w:p w14:paraId="1E6A5677" w14:textId="06E51BE0" w:rsidR="000812D6" w:rsidRPr="00D02E74" w:rsidRDefault="00DF4F79" w:rsidP="009A24F4">
      <w:r w:rsidRPr="009A24F4">
        <w:t>RAN1 #117</w:t>
      </w:r>
      <w:r w:rsidR="000812D6" w:rsidRPr="009A24F4">
        <w:t xml:space="preserve"> </w:t>
      </w:r>
      <w:r w:rsidR="000534A6" w:rsidRPr="009A24F4">
        <w:t xml:space="preserve">agreed on the following </w:t>
      </w:r>
      <w:r w:rsidR="0052126D" w:rsidRPr="00D02E74">
        <w:t xml:space="preserve">steps </w:t>
      </w:r>
      <w:r w:rsidR="000534A6" w:rsidRPr="009A24F4">
        <w:t>for model transfer</w:t>
      </w:r>
      <w:r w:rsidR="00187C99" w:rsidRPr="00D02E74">
        <w:t xml:space="preserve"> Case z4</w:t>
      </w:r>
      <w:r w:rsidR="000534A6" w:rsidRPr="009A24F4">
        <w:t xml:space="preserve">. </w:t>
      </w:r>
    </w:p>
    <w:tbl>
      <w:tblPr>
        <w:tblStyle w:val="TableGrid"/>
        <w:tblW w:w="0" w:type="auto"/>
        <w:tblLook w:val="04A0" w:firstRow="1" w:lastRow="0" w:firstColumn="1" w:lastColumn="0" w:noHBand="0" w:noVBand="1"/>
      </w:tblPr>
      <w:tblGrid>
        <w:gridCol w:w="9629"/>
      </w:tblGrid>
      <w:tr w:rsidR="000812D6" w:rsidRPr="00D02E74" w14:paraId="087A392D" w14:textId="77777777" w:rsidTr="000812D6">
        <w:tc>
          <w:tcPr>
            <w:tcW w:w="9629" w:type="dxa"/>
          </w:tcPr>
          <w:p w14:paraId="0AE26D9A" w14:textId="77777777" w:rsidR="000812D6" w:rsidRPr="000812D6" w:rsidRDefault="000812D6" w:rsidP="000812D6">
            <w:pPr>
              <w:overflowPunct/>
              <w:autoSpaceDE/>
              <w:autoSpaceDN/>
              <w:adjustRightInd/>
              <w:spacing w:before="60" w:after="0"/>
              <w:contextualSpacing/>
              <w:jc w:val="both"/>
              <w:textAlignment w:val="auto"/>
              <w:rPr>
                <w:rFonts w:ascii="Times" w:eastAsia="Batang" w:hAnsi="Times" w:cs="Times"/>
                <w:szCs w:val="24"/>
                <w:highlight w:val="green"/>
              </w:rPr>
            </w:pPr>
            <w:r w:rsidRPr="000812D6">
              <w:rPr>
                <w:rFonts w:ascii="Times" w:eastAsia="Batang" w:hAnsi="Times" w:cs="Times"/>
                <w:szCs w:val="24"/>
                <w:highlight w:val="green"/>
              </w:rPr>
              <w:t>Agreement</w:t>
            </w:r>
          </w:p>
          <w:p w14:paraId="2B936897" w14:textId="77777777" w:rsidR="000812D6" w:rsidRPr="000812D6" w:rsidRDefault="000812D6" w:rsidP="000812D6">
            <w:pPr>
              <w:overflowPunct/>
              <w:autoSpaceDE/>
              <w:autoSpaceDN/>
              <w:adjustRightInd/>
              <w:spacing w:after="0"/>
              <w:jc w:val="both"/>
              <w:textAlignment w:val="auto"/>
              <w:rPr>
                <w:rFonts w:ascii="Times" w:eastAsia="Batang" w:hAnsi="Times" w:cs="Times"/>
                <w:szCs w:val="24"/>
              </w:rPr>
            </w:pPr>
            <w:r w:rsidRPr="000812D6">
              <w:rPr>
                <w:rFonts w:ascii="Times" w:eastAsia="Batang" w:hAnsi="Times" w:cs="Times"/>
                <w:szCs w:val="24"/>
              </w:rPr>
              <w:t>From RAN1 perspective, for model delivery/transfer Case z4, further study the following alternatives (including the necessity</w:t>
            </w:r>
            <w:r w:rsidRPr="000812D6">
              <w:rPr>
                <w:rFonts w:ascii="Times" w:eastAsia="DengXian" w:hAnsi="Times" w:cs="Times"/>
                <w:szCs w:val="24"/>
                <w:lang w:eastAsia="zh-CN"/>
              </w:rPr>
              <w:t>/feasibility</w:t>
            </w:r>
            <w:r w:rsidRPr="000812D6">
              <w:rPr>
                <w:rFonts w:ascii="Times" w:eastAsia="Batang" w:hAnsi="Times" w:cs="Times"/>
                <w:szCs w:val="24"/>
              </w:rPr>
              <w:t>/benefits):</w:t>
            </w:r>
          </w:p>
          <w:p w14:paraId="512032CF"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Alt. A</w:t>
            </w:r>
          </w:p>
          <w:p w14:paraId="5B4A13C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A-1: UE </w:t>
            </w:r>
            <w:r w:rsidRPr="000812D6">
              <w:rPr>
                <w:rFonts w:ascii="Times" w:eastAsia="DengXian" w:hAnsi="Times" w:cs="Times"/>
                <w:szCs w:val="24"/>
                <w:lang w:eastAsia="zh-CN"/>
              </w:rPr>
              <w:t xml:space="preserve">reports </w:t>
            </w:r>
            <w:r w:rsidRPr="000812D6">
              <w:rPr>
                <w:rFonts w:ascii="Times" w:eastAsia="Batang" w:hAnsi="Times" w:cs="Times"/>
                <w:szCs w:val="24"/>
                <w:lang w:eastAsia="x-none"/>
              </w:rPr>
              <w:t xml:space="preserve">the supported known model structure(s) </w:t>
            </w:r>
            <w:r w:rsidRPr="000812D6">
              <w:rPr>
                <w:rFonts w:ascii="Times" w:eastAsia="DengXian" w:hAnsi="Times" w:cs="Times"/>
                <w:szCs w:val="24"/>
                <w:lang w:eastAsia="zh-CN"/>
              </w:rPr>
              <w:t>to network</w:t>
            </w:r>
          </w:p>
          <w:p w14:paraId="43E4A3D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A-2: </w:t>
            </w:r>
            <w:r w:rsidRPr="000812D6">
              <w:rPr>
                <w:rFonts w:ascii="Times" w:hAnsi="Times" w:cs="Times"/>
                <w:iCs/>
                <w:szCs w:val="24"/>
                <w:lang w:eastAsia="zh-CN"/>
              </w:rPr>
              <w:t>NW transfers to UE the parameters for one or more of supported known model structure(s) reported in Step A-1</w:t>
            </w:r>
          </w:p>
          <w:p w14:paraId="356D2E17"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FFS: whether some additional step(s), and/or whether other information is needed</w:t>
            </w:r>
          </w:p>
          <w:p w14:paraId="388E05CB"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Alt. B </w:t>
            </w:r>
          </w:p>
          <w:p w14:paraId="3B8103A1"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B-0: UE reports to NW its support of model transfer/delivery case z4</w:t>
            </w:r>
          </w:p>
          <w:p w14:paraId="5F750AE2" w14:textId="77777777" w:rsidR="000812D6" w:rsidRPr="000812D6" w:rsidRDefault="000812D6" w:rsidP="000812D6">
            <w:pPr>
              <w:numPr>
                <w:ilvl w:val="2"/>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Step B-0 may be before or after Step B-1</w:t>
            </w:r>
            <w:r w:rsidRPr="000812D6">
              <w:rPr>
                <w:rFonts w:ascii="Times" w:eastAsia="DengXian" w:hAnsi="Times" w:cs="Times"/>
                <w:szCs w:val="24"/>
                <w:lang w:eastAsia="zh-CN"/>
              </w:rPr>
              <w:t>, or not necessary</w:t>
            </w:r>
          </w:p>
          <w:p w14:paraId="282F605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B-1: NW indicates to UE the candidate known model structure(s)</w:t>
            </w:r>
          </w:p>
          <w:p w14:paraId="3C8E993B"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B-2: UE reports to NW which model structure(s) out of the candidate known model structure(s) indicated in Step B-1 is supported</w:t>
            </w:r>
          </w:p>
          <w:p w14:paraId="459940CE"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B-3: </w:t>
            </w:r>
            <w:r w:rsidRPr="000812D6">
              <w:rPr>
                <w:rFonts w:ascii="Times" w:hAnsi="Times" w:cs="Times"/>
                <w:iCs/>
                <w:szCs w:val="24"/>
                <w:lang w:eastAsia="zh-CN"/>
              </w:rPr>
              <w:t xml:space="preserve">NW transfers to UE the parameters for one or more of supported </w:t>
            </w:r>
            <w:r w:rsidRPr="000812D6">
              <w:rPr>
                <w:rFonts w:ascii="Times" w:eastAsia="Batang" w:hAnsi="Times" w:cs="Times"/>
                <w:szCs w:val="24"/>
                <w:lang w:eastAsia="x-none"/>
              </w:rPr>
              <w:t xml:space="preserve">known model structure(s) </w:t>
            </w:r>
            <w:r w:rsidRPr="000812D6">
              <w:rPr>
                <w:rFonts w:ascii="Times" w:hAnsi="Times" w:cs="Times"/>
                <w:iCs/>
                <w:szCs w:val="24"/>
                <w:lang w:eastAsia="zh-CN"/>
              </w:rPr>
              <w:t>reported in Step B-2</w:t>
            </w:r>
          </w:p>
          <w:p w14:paraId="2357E68B"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lastRenderedPageBreak/>
              <w:t xml:space="preserve">FFS: whether some additional step(s), and/or whether other information is needed </w:t>
            </w:r>
          </w:p>
          <w:p w14:paraId="7E3435D0"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Other alternative(s) is not precluded</w:t>
            </w:r>
          </w:p>
          <w:p w14:paraId="34016C2B"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Other method(s) of parameter exchange from NW to UE side is a separate discussion.</w:t>
            </w:r>
          </w:p>
          <w:p w14:paraId="089CF546" w14:textId="77777777" w:rsidR="000812D6" w:rsidRPr="00D02E74" w:rsidRDefault="000812D6" w:rsidP="000812D6">
            <w:pPr>
              <w:overflowPunct/>
              <w:autoSpaceDE/>
              <w:autoSpaceDN/>
              <w:adjustRightInd/>
              <w:spacing w:before="60" w:after="0"/>
              <w:contextualSpacing/>
              <w:jc w:val="both"/>
              <w:textAlignment w:val="auto"/>
              <w:rPr>
                <w:rFonts w:ascii="Times" w:eastAsia="Batang" w:hAnsi="Times" w:cs="Times"/>
                <w:szCs w:val="24"/>
                <w:highlight w:val="green"/>
              </w:rPr>
            </w:pPr>
          </w:p>
        </w:tc>
      </w:tr>
    </w:tbl>
    <w:p w14:paraId="5470B261" w14:textId="77777777" w:rsidR="007A16A2" w:rsidRPr="00D02E74" w:rsidRDefault="007A16A2" w:rsidP="009A24F4"/>
    <w:p w14:paraId="16E4E245" w14:textId="1FE106F2" w:rsidR="003330A2" w:rsidRPr="00D02E74" w:rsidRDefault="007A16A2" w:rsidP="00837926">
      <w:pPr>
        <w:jc w:val="both"/>
      </w:pPr>
      <w:r w:rsidRPr="00D02E74">
        <w:t xml:space="preserve">The MI-Option 3 model identification was associated with the model transfer from the NW to the UE. In the model transfer process, the NW can assign a model ID for the model that is being transferred from the NW to the UE. Overall, this option is limited </w:t>
      </w:r>
      <w:r w:rsidR="00B65F25" w:rsidRPr="00D02E74">
        <w:t xml:space="preserve">to the </w:t>
      </w:r>
      <w:r w:rsidRPr="00D02E74">
        <w:t xml:space="preserve">case where the NW </w:t>
      </w:r>
      <w:r w:rsidR="00B65F25" w:rsidRPr="00D02E74">
        <w:t xml:space="preserve">provides a </w:t>
      </w:r>
      <w:r w:rsidR="00405C41" w:rsidRPr="00D02E74">
        <w:t>model to the UE in a</w:t>
      </w:r>
      <w:r w:rsidR="00B65F25" w:rsidRPr="00D02E74">
        <w:t xml:space="preserve"> standard</w:t>
      </w:r>
      <w:r w:rsidR="00405C41" w:rsidRPr="00D02E74">
        <w:t>i</w:t>
      </w:r>
      <w:r w:rsidR="00B65F25" w:rsidRPr="00D02E74">
        <w:t>zed</w:t>
      </w:r>
      <w:r w:rsidRPr="00D02E74">
        <w:t xml:space="preserve"> </w:t>
      </w:r>
      <w:r w:rsidR="00405C41" w:rsidRPr="00D02E74">
        <w:t>forma</w:t>
      </w:r>
      <w:r w:rsidR="003C4956" w:rsidRPr="00D02E74">
        <w:t>t</w:t>
      </w:r>
      <w:r w:rsidR="00405C41" w:rsidRPr="00D02E74">
        <w:t>,</w:t>
      </w:r>
      <w:r w:rsidRPr="00D02E74">
        <w:t xml:space="preserve"> and the UE </w:t>
      </w:r>
      <w:r w:rsidR="00405C41" w:rsidRPr="00D02E74">
        <w:t xml:space="preserve">may </w:t>
      </w:r>
      <w:r w:rsidR="00F17895" w:rsidRPr="00D02E74">
        <w:t xml:space="preserve">(Option </w:t>
      </w:r>
      <w:r w:rsidR="00D30D89" w:rsidRPr="00D02E74">
        <w:t>3a/</w:t>
      </w:r>
      <w:r w:rsidR="00F17895" w:rsidRPr="00D02E74">
        <w:t xml:space="preserve">5a) or </w:t>
      </w:r>
      <w:r w:rsidR="00405C41" w:rsidRPr="00D02E74">
        <w:t xml:space="preserve">may </w:t>
      </w:r>
      <w:r w:rsidR="00F17895" w:rsidRPr="00D02E74">
        <w:t xml:space="preserve">not </w:t>
      </w:r>
      <w:r w:rsidR="003833DA" w:rsidRPr="00D02E74">
        <w:t>(</w:t>
      </w:r>
      <w:r w:rsidR="000173D3" w:rsidRPr="00D02E74">
        <w:t xml:space="preserve">Option </w:t>
      </w:r>
      <w:r w:rsidR="00D30D89" w:rsidRPr="00D02E74">
        <w:t>3b/</w:t>
      </w:r>
      <w:r w:rsidR="000173D3" w:rsidRPr="00D02E74">
        <w:t>5b</w:t>
      </w:r>
      <w:r w:rsidR="003833DA" w:rsidRPr="00D02E74">
        <w:t xml:space="preserve">) </w:t>
      </w:r>
      <w:r w:rsidR="00405C41" w:rsidRPr="00D02E74">
        <w:t xml:space="preserve">perform </w:t>
      </w:r>
      <w:r w:rsidR="00405C41" w:rsidRPr="00817EE1">
        <w:rPr>
          <w:rFonts w:eastAsia="Times New Roman"/>
        </w:rPr>
        <w:t xml:space="preserve">offline engineering at the UE-side </w:t>
      </w:r>
      <w:r w:rsidR="00405C41">
        <w:rPr>
          <w:rFonts w:eastAsia="Times New Roman"/>
        </w:rPr>
        <w:t xml:space="preserve">prior to </w:t>
      </w:r>
      <w:r w:rsidR="00405C41" w:rsidRPr="00D02E74">
        <w:t>using it.</w:t>
      </w:r>
      <w:r w:rsidRPr="00D02E74">
        <w:t xml:space="preserve"> </w:t>
      </w:r>
    </w:p>
    <w:p w14:paraId="35F75126" w14:textId="13A862C2" w:rsidR="006B1C00" w:rsidRPr="00D02E74" w:rsidRDefault="00C15BF8" w:rsidP="00837926">
      <w:pPr>
        <w:jc w:val="both"/>
      </w:pPr>
      <w:r w:rsidRPr="00D02E74">
        <w:t xml:space="preserve">In the inter-vendor collaboration Option </w:t>
      </w:r>
      <w:r w:rsidR="00F63B9D" w:rsidRPr="00D02E74">
        <w:t>3</w:t>
      </w:r>
      <w:r w:rsidRPr="00D02E74">
        <w:t xml:space="preserve"> the assumption is that the transferred model is fully standardized but is not </w:t>
      </w:r>
      <w:r w:rsidR="00705E9A" w:rsidRPr="00D02E74">
        <w:t>concluded whether</w:t>
      </w:r>
      <w:r w:rsidRPr="00D02E74">
        <w:t xml:space="preserve"> this refers to the UE-part, to the NW-part or to the full model.</w:t>
      </w:r>
      <w:r w:rsidR="008156AC" w:rsidRPr="00D02E74">
        <w:t xml:space="preserve"> </w:t>
      </w:r>
      <w:r w:rsidR="00286299" w:rsidRPr="00D02E74">
        <w:t>Assuming that only the UE-part of the model is to be standardized, t</w:t>
      </w:r>
      <w:r w:rsidR="006B1C00" w:rsidRPr="00D02E74">
        <w:t>he inter-vendor</w:t>
      </w:r>
      <w:r w:rsidR="00D5568A" w:rsidRPr="00D02E74">
        <w:t xml:space="preserve"> collaboration Option </w:t>
      </w:r>
      <w:r w:rsidR="00F63B9D" w:rsidRPr="00D02E74">
        <w:t>3</w:t>
      </w:r>
      <w:r w:rsidR="00D5568A" w:rsidRPr="00D02E74">
        <w:t xml:space="preserve"> </w:t>
      </w:r>
      <w:r w:rsidR="00DB16BB" w:rsidRPr="00D02E74">
        <w:t>can utilize MI-Option 3</w:t>
      </w:r>
      <w:r w:rsidR="008156AC" w:rsidRPr="00D02E74">
        <w:t xml:space="preserve"> for model identification</w:t>
      </w:r>
      <w:r w:rsidR="00221161" w:rsidRPr="00D02E74">
        <w:t>.</w:t>
      </w:r>
      <w:r w:rsidR="00DB16BB" w:rsidRPr="00D02E74">
        <w:t xml:space="preserve"> </w:t>
      </w:r>
      <w:r w:rsidR="00221161" w:rsidRPr="00D02E74">
        <w:t>I</w:t>
      </w:r>
      <w:r w:rsidR="00DB16BB" w:rsidRPr="00D02E74">
        <w:t xml:space="preserve">n Option </w:t>
      </w:r>
      <w:r w:rsidR="00F63B9D" w:rsidRPr="00D02E74">
        <w:t>3</w:t>
      </w:r>
      <w:r w:rsidR="00221161" w:rsidRPr="00D02E74">
        <w:t xml:space="preserve"> </w:t>
      </w:r>
      <w:r w:rsidR="00DB16BB" w:rsidRPr="00D02E74">
        <w:t xml:space="preserve">the Model ID </w:t>
      </w:r>
      <w:r w:rsidR="00CC5A12" w:rsidRPr="00D02E74">
        <w:t xml:space="preserve">assigned by the network can </w:t>
      </w:r>
      <w:r w:rsidR="00DB16BB" w:rsidRPr="00D02E74">
        <w:t xml:space="preserve">help to determine which </w:t>
      </w:r>
      <w:r w:rsidR="00CC5A12" w:rsidRPr="00D02E74">
        <w:t xml:space="preserve">UE-part </w:t>
      </w:r>
      <w:r w:rsidR="00DB16BB" w:rsidRPr="00D02E74">
        <w:t xml:space="preserve">reference model is being </w:t>
      </w:r>
      <w:r w:rsidR="00CC5A12" w:rsidRPr="00D02E74">
        <w:t>transferred</w:t>
      </w:r>
      <w:r w:rsidR="00DB16BB" w:rsidRPr="00D02E74">
        <w:t>.</w:t>
      </w:r>
      <w:r w:rsidR="005D1168" w:rsidRPr="00D02E74">
        <w:t xml:space="preserve"> And the </w:t>
      </w:r>
      <w:r w:rsidR="00ED692C" w:rsidRPr="00D02E74">
        <w:t xml:space="preserve">Model ID </w:t>
      </w:r>
      <w:r w:rsidR="005D1168" w:rsidRPr="00D02E74">
        <w:t xml:space="preserve">can be used in </w:t>
      </w:r>
      <w:r w:rsidR="00ED692C" w:rsidRPr="00D02E74">
        <w:t xml:space="preserve">subsequent functionality-based LCM procedures. </w:t>
      </w:r>
      <w:r w:rsidR="002C1176" w:rsidRPr="00D02E74">
        <w:t xml:space="preserve"> </w:t>
      </w:r>
    </w:p>
    <w:p w14:paraId="04633128" w14:textId="74EF789E" w:rsidR="001C61D4" w:rsidRPr="009A24F4" w:rsidRDefault="00FC065B" w:rsidP="007A16A2">
      <w:pPr>
        <w:jc w:val="both"/>
        <w:rPr>
          <w:b/>
          <w:bCs/>
        </w:rPr>
      </w:pPr>
      <w:r w:rsidRPr="009A24F4">
        <w:rPr>
          <w:b/>
          <w:bCs/>
        </w:rPr>
        <w:t>Observation</w:t>
      </w:r>
      <w:r w:rsidR="006E3DE2" w:rsidRPr="00D02E74">
        <w:rPr>
          <w:b/>
          <w:bCs/>
        </w:rPr>
        <w:t xml:space="preserve"> </w:t>
      </w:r>
      <w:r w:rsidR="00384D4D" w:rsidRPr="00D02E74">
        <w:rPr>
          <w:b/>
          <w:bCs/>
        </w:rPr>
        <w:t>2</w:t>
      </w:r>
      <w:r w:rsidRPr="009A24F4">
        <w:rPr>
          <w:b/>
          <w:bCs/>
        </w:rPr>
        <w:t xml:space="preserve">: </w:t>
      </w:r>
      <w:r w:rsidR="0098363D" w:rsidRPr="00EB14EF">
        <w:rPr>
          <w:b/>
          <w:bCs/>
          <w:color w:val="000000"/>
          <w:shd w:val="clear" w:color="auto" w:fill="FFFFFF"/>
        </w:rPr>
        <w:t xml:space="preserve">Based on </w:t>
      </w:r>
      <w:r w:rsidR="0098363D">
        <w:rPr>
          <w:b/>
          <w:bCs/>
          <w:color w:val="000000"/>
          <w:shd w:val="clear" w:color="auto" w:fill="FFFFFF"/>
        </w:rPr>
        <w:t>our</w:t>
      </w:r>
      <w:r w:rsidR="0098363D" w:rsidRPr="00EB14EF">
        <w:rPr>
          <w:b/>
          <w:bCs/>
          <w:color w:val="000000"/>
          <w:shd w:val="clear" w:color="auto" w:fill="FFFFFF"/>
        </w:rPr>
        <w:t xml:space="preserve"> analysis</w:t>
      </w:r>
      <w:r w:rsidR="00764120">
        <w:rPr>
          <w:b/>
          <w:bCs/>
          <w:color w:val="000000"/>
          <w:shd w:val="clear" w:color="auto" w:fill="FFFFFF"/>
        </w:rPr>
        <w:t>,</w:t>
      </w:r>
      <w:r w:rsidR="0098363D">
        <w:rPr>
          <w:b/>
          <w:bCs/>
          <w:color w:val="000000"/>
          <w:shd w:val="clear" w:color="auto" w:fill="FFFFFF"/>
        </w:rPr>
        <w:t xml:space="preserve"> a</w:t>
      </w:r>
      <w:r w:rsidRPr="009A24F4">
        <w:rPr>
          <w:b/>
          <w:bCs/>
        </w:rPr>
        <w:t xml:space="preserve">ssuming that only the UE-part of the model </w:t>
      </w:r>
      <w:r w:rsidR="00B13FF6">
        <w:rPr>
          <w:b/>
          <w:bCs/>
        </w:rPr>
        <w:t xml:space="preserve">structure </w:t>
      </w:r>
      <w:r w:rsidRPr="009A24F4">
        <w:rPr>
          <w:b/>
          <w:bCs/>
        </w:rPr>
        <w:t>is to be standardized</w:t>
      </w:r>
      <w:r w:rsidR="00083826" w:rsidRPr="00D02E74">
        <w:rPr>
          <w:b/>
          <w:bCs/>
        </w:rPr>
        <w:t xml:space="preserve"> </w:t>
      </w:r>
      <w:r w:rsidR="00435F28" w:rsidRPr="00D02E74">
        <w:rPr>
          <w:b/>
          <w:bCs/>
        </w:rPr>
        <w:t>in</w:t>
      </w:r>
      <w:r w:rsidR="005871F9" w:rsidRPr="00D02E74">
        <w:rPr>
          <w:b/>
          <w:bCs/>
        </w:rPr>
        <w:t xml:space="preserve"> </w:t>
      </w:r>
      <w:r w:rsidRPr="009A24F4">
        <w:rPr>
          <w:b/>
          <w:bCs/>
        </w:rPr>
        <w:t xml:space="preserve">the inter-vendor collaboration Option </w:t>
      </w:r>
      <w:r w:rsidR="00AF44C5" w:rsidRPr="00D02E74">
        <w:rPr>
          <w:b/>
          <w:bCs/>
        </w:rPr>
        <w:t>3</w:t>
      </w:r>
      <w:r w:rsidR="00767C23" w:rsidRPr="00D02E74">
        <w:rPr>
          <w:b/>
          <w:bCs/>
        </w:rPr>
        <w:t xml:space="preserve"> (Direction </w:t>
      </w:r>
      <w:r w:rsidR="003C2FAA" w:rsidRPr="00D02E74">
        <w:rPr>
          <w:b/>
          <w:bCs/>
        </w:rPr>
        <w:t xml:space="preserve">A or </w:t>
      </w:r>
      <w:r w:rsidR="00AF44C5" w:rsidRPr="00D02E74">
        <w:rPr>
          <w:b/>
          <w:bCs/>
        </w:rPr>
        <w:t>B</w:t>
      </w:r>
      <w:r w:rsidR="00767C23" w:rsidRPr="00D02E74">
        <w:rPr>
          <w:b/>
          <w:bCs/>
        </w:rPr>
        <w:t>)</w:t>
      </w:r>
      <w:r w:rsidR="00435F28" w:rsidRPr="00D02E74">
        <w:rPr>
          <w:b/>
          <w:bCs/>
        </w:rPr>
        <w:t>,</w:t>
      </w:r>
      <w:r w:rsidRPr="009A24F4">
        <w:rPr>
          <w:b/>
          <w:bCs/>
        </w:rPr>
        <w:t xml:space="preserve"> </w:t>
      </w:r>
      <w:r w:rsidR="00435F28" w:rsidRPr="00D02E74">
        <w:rPr>
          <w:b/>
          <w:bCs/>
        </w:rPr>
        <w:t>the</w:t>
      </w:r>
      <w:r w:rsidRPr="009A24F4">
        <w:rPr>
          <w:b/>
          <w:bCs/>
        </w:rPr>
        <w:t xml:space="preserve"> MI-Option 3 </w:t>
      </w:r>
      <w:r w:rsidR="00435F28" w:rsidRPr="00D02E74">
        <w:rPr>
          <w:b/>
          <w:bCs/>
        </w:rPr>
        <w:t xml:space="preserve">is applicable </w:t>
      </w:r>
      <w:r w:rsidRPr="009A24F4">
        <w:rPr>
          <w:b/>
          <w:bCs/>
        </w:rPr>
        <w:t>for model identification</w:t>
      </w:r>
      <w:r w:rsidRPr="00D02E74">
        <w:rPr>
          <w:b/>
          <w:bCs/>
        </w:rPr>
        <w:t>.</w:t>
      </w:r>
    </w:p>
    <w:p w14:paraId="602822E2" w14:textId="77777777" w:rsidR="008D1B28" w:rsidRPr="00D02E74" w:rsidRDefault="008D1B28" w:rsidP="00837926">
      <w:pPr>
        <w:jc w:val="both"/>
      </w:pPr>
    </w:p>
    <w:p w14:paraId="7AAFCA10" w14:textId="58C1ED7B" w:rsidR="003B63BF" w:rsidRPr="00D02E74" w:rsidRDefault="003B63BF" w:rsidP="003B63BF">
      <w:pPr>
        <w:pStyle w:val="Heading2"/>
        <w:rPr>
          <w:color w:val="000000"/>
          <w:shd w:val="clear" w:color="auto" w:fill="FFFFFF"/>
        </w:rPr>
      </w:pPr>
      <w:r w:rsidRPr="00D02E74">
        <w:rPr>
          <w:shd w:val="clear" w:color="auto" w:fill="FFFFFF"/>
        </w:rPr>
        <w:t xml:space="preserve">MI-Option 4: </w:t>
      </w:r>
      <w:r w:rsidR="0020726E" w:rsidRPr="00D02E74">
        <w:rPr>
          <w:shd w:val="clear" w:color="auto" w:fill="FFFFFF"/>
        </w:rPr>
        <w:t>Model identification via standardization of reference models</w:t>
      </w:r>
    </w:p>
    <w:p w14:paraId="15ED9367" w14:textId="4D2B2AC9" w:rsidR="00092371" w:rsidRPr="00D02E74" w:rsidRDefault="007A16A2" w:rsidP="007A16A2">
      <w:pPr>
        <w:jc w:val="both"/>
      </w:pPr>
      <w:r w:rsidRPr="00D02E74">
        <w:t xml:space="preserve">The MI-Option 4 method proposed as model identification was associated with the </w:t>
      </w:r>
      <w:r w:rsidR="005E7160" w:rsidRPr="00D02E74">
        <w:t xml:space="preserve">specification of reference </w:t>
      </w:r>
      <w:r w:rsidRPr="00D02E74">
        <w:t>model</w:t>
      </w:r>
      <w:r w:rsidR="005E7160" w:rsidRPr="00D02E74">
        <w:t>s</w:t>
      </w:r>
      <w:r w:rsidRPr="00D02E74">
        <w:t xml:space="preserve">. </w:t>
      </w:r>
      <w:r w:rsidR="00E94947" w:rsidRPr="00D02E74">
        <w:t xml:space="preserve">As clarified in RAN1 #116-bis meeting, MI-Option 4 is only related to the </w:t>
      </w:r>
      <w:r w:rsidR="00B15B7A" w:rsidRPr="00D02E74">
        <w:t xml:space="preserve">fully standardized reference model (structure + parameters), which </w:t>
      </w:r>
      <w:r w:rsidR="00026391" w:rsidRPr="00D02E74">
        <w:t>corresponding</w:t>
      </w:r>
      <w:r w:rsidR="00B15B7A" w:rsidRPr="00D02E74">
        <w:t xml:space="preserve"> to </w:t>
      </w:r>
      <w:r w:rsidR="00026391" w:rsidRPr="00D02E74">
        <w:t xml:space="preserve">inter-vendor collaboration </w:t>
      </w:r>
      <w:r w:rsidR="00B15B7A" w:rsidRPr="00D02E74">
        <w:t>Option 1</w:t>
      </w:r>
      <w:r w:rsidR="006B3393" w:rsidRPr="00D02E74">
        <w:t xml:space="preserve"> (Direction C)</w:t>
      </w:r>
      <w:r w:rsidR="00026391" w:rsidRPr="00D02E74">
        <w:t xml:space="preserve">. </w:t>
      </w:r>
    </w:p>
    <w:p w14:paraId="120E85A1" w14:textId="6CF1F0B7" w:rsidR="00C1172C" w:rsidRPr="00D02E74" w:rsidRDefault="00943FD0" w:rsidP="009A24F4">
      <w:pPr>
        <w:spacing w:after="0"/>
        <w:jc w:val="both"/>
      </w:pPr>
      <w:r>
        <w:t xml:space="preserve">Prior discussing Option 1 details, it may be </w:t>
      </w:r>
      <w:r w:rsidR="003E75F3">
        <w:t xml:space="preserve">also beneficial to see the </w:t>
      </w:r>
      <w:r w:rsidR="00514764" w:rsidRPr="00D02E74">
        <w:t xml:space="preserve">similarities </w:t>
      </w:r>
      <w:r w:rsidR="006801EB" w:rsidRPr="00D02E74">
        <w:t xml:space="preserve">between Option 1 and </w:t>
      </w:r>
      <w:r w:rsidR="00A96BBD" w:rsidRPr="00D02E74">
        <w:t xml:space="preserve">Option 3, </w:t>
      </w:r>
    </w:p>
    <w:p w14:paraId="03D9245B" w14:textId="7D6B9EB3" w:rsidR="005624DD" w:rsidRPr="00D02E74" w:rsidRDefault="00BB6D50" w:rsidP="00C1172C">
      <w:pPr>
        <w:pStyle w:val="ListParagraph"/>
        <w:numPr>
          <w:ilvl w:val="0"/>
          <w:numId w:val="47"/>
        </w:numPr>
        <w:jc w:val="both"/>
        <w:rPr>
          <w:sz w:val="20"/>
          <w:szCs w:val="20"/>
          <w:lang w:val="en-GB"/>
        </w:rPr>
      </w:pPr>
      <w:r w:rsidRPr="00D02E74">
        <w:rPr>
          <w:sz w:val="20"/>
          <w:szCs w:val="20"/>
          <w:lang w:val="en-GB"/>
        </w:rPr>
        <w:t xml:space="preserve">Full </w:t>
      </w:r>
      <w:r w:rsidR="001E684C" w:rsidRPr="00D02E74">
        <w:rPr>
          <w:sz w:val="20"/>
          <w:szCs w:val="20"/>
          <w:lang w:val="en-GB"/>
        </w:rPr>
        <w:t>reference model</w:t>
      </w:r>
      <w:r w:rsidR="00F2572E" w:rsidRPr="00D02E74">
        <w:rPr>
          <w:sz w:val="20"/>
          <w:szCs w:val="20"/>
          <w:lang w:val="en-GB"/>
        </w:rPr>
        <w:t xml:space="preserve">s are </w:t>
      </w:r>
      <w:r w:rsidRPr="00D02E74">
        <w:rPr>
          <w:sz w:val="20"/>
          <w:szCs w:val="20"/>
          <w:lang w:val="en-GB"/>
        </w:rPr>
        <w:t>specified</w:t>
      </w:r>
      <w:r w:rsidR="00F2572E" w:rsidRPr="00D02E74">
        <w:rPr>
          <w:sz w:val="20"/>
          <w:szCs w:val="20"/>
          <w:lang w:val="en-GB"/>
        </w:rPr>
        <w:t xml:space="preserve"> in </w:t>
      </w:r>
      <w:r w:rsidRPr="00D02E74">
        <w:rPr>
          <w:sz w:val="20"/>
          <w:szCs w:val="20"/>
          <w:lang w:val="en-GB"/>
        </w:rPr>
        <w:t xml:space="preserve">Option 1 and </w:t>
      </w:r>
      <w:r w:rsidR="005513EC" w:rsidRPr="00D02E74">
        <w:rPr>
          <w:sz w:val="20"/>
          <w:szCs w:val="20"/>
          <w:lang w:val="en-GB"/>
        </w:rPr>
        <w:t xml:space="preserve">Reference model structures are specified in Option 3. </w:t>
      </w:r>
    </w:p>
    <w:p w14:paraId="4E871F02" w14:textId="3C9C2A69" w:rsidR="00371950" w:rsidRPr="00D02E74" w:rsidRDefault="006E2471" w:rsidP="00C1172C">
      <w:pPr>
        <w:pStyle w:val="ListParagraph"/>
        <w:numPr>
          <w:ilvl w:val="0"/>
          <w:numId w:val="47"/>
        </w:numPr>
        <w:jc w:val="both"/>
        <w:rPr>
          <w:sz w:val="20"/>
          <w:szCs w:val="20"/>
          <w:lang w:val="en-GB"/>
        </w:rPr>
      </w:pPr>
      <w:r>
        <w:rPr>
          <w:sz w:val="20"/>
          <w:szCs w:val="20"/>
          <w:lang w:val="en-GB"/>
        </w:rPr>
        <w:t>For</w:t>
      </w:r>
      <w:r w:rsidR="00371950" w:rsidRPr="00D02E74">
        <w:rPr>
          <w:sz w:val="20"/>
          <w:szCs w:val="20"/>
          <w:lang w:val="en-GB"/>
        </w:rPr>
        <w:t xml:space="preserve"> Option 1, the model ID can directly correspond to a full reference model defined in the specifications or to a trained NW-sided</w:t>
      </w:r>
      <w:r w:rsidR="00371950">
        <w:rPr>
          <w:sz w:val="20"/>
          <w:szCs w:val="20"/>
          <w:lang w:val="en-GB"/>
        </w:rPr>
        <w:t xml:space="preserve"> </w:t>
      </w:r>
      <w:r w:rsidR="00A042A6">
        <w:rPr>
          <w:sz w:val="20"/>
          <w:szCs w:val="20"/>
          <w:lang w:val="en-GB"/>
        </w:rPr>
        <w:t>(or UE-sided)</w:t>
      </w:r>
      <w:r w:rsidR="00371950" w:rsidRPr="00D02E74">
        <w:rPr>
          <w:sz w:val="20"/>
          <w:szCs w:val="20"/>
          <w:lang w:val="en-GB"/>
        </w:rPr>
        <w:t xml:space="preserve"> part of the two-sided model</w:t>
      </w:r>
      <w:r w:rsidR="00371950">
        <w:rPr>
          <w:sz w:val="20"/>
          <w:szCs w:val="20"/>
          <w:lang w:val="en-GB"/>
        </w:rPr>
        <w:t>,</w:t>
      </w:r>
      <w:r w:rsidR="00371950" w:rsidRPr="00D02E74">
        <w:rPr>
          <w:sz w:val="20"/>
          <w:szCs w:val="20"/>
          <w:lang w:val="en-GB"/>
        </w:rPr>
        <w:t xml:space="preserve"> and requires no exchange or model transfer/delivery.</w:t>
      </w:r>
    </w:p>
    <w:p w14:paraId="5D11E12A" w14:textId="2DBC86C5" w:rsidR="00371950" w:rsidRPr="00D02E74" w:rsidRDefault="005513EC" w:rsidP="00C1172C">
      <w:pPr>
        <w:pStyle w:val="ListParagraph"/>
        <w:numPr>
          <w:ilvl w:val="0"/>
          <w:numId w:val="47"/>
        </w:numPr>
        <w:jc w:val="both"/>
        <w:rPr>
          <w:sz w:val="20"/>
          <w:szCs w:val="20"/>
          <w:lang w:val="en-GB"/>
        </w:rPr>
      </w:pPr>
      <w:r w:rsidRPr="00D02E74">
        <w:rPr>
          <w:sz w:val="20"/>
          <w:szCs w:val="20"/>
          <w:lang w:val="en-GB"/>
        </w:rPr>
        <w:t xml:space="preserve">For Option 3, </w:t>
      </w:r>
      <w:r w:rsidR="00381B96" w:rsidRPr="00D02E74">
        <w:rPr>
          <w:sz w:val="20"/>
          <w:szCs w:val="20"/>
          <w:lang w:val="en-GB"/>
        </w:rPr>
        <w:t xml:space="preserve">there is </w:t>
      </w:r>
      <w:r w:rsidR="002F04C6" w:rsidRPr="00D02E74">
        <w:rPr>
          <w:sz w:val="20"/>
          <w:szCs w:val="20"/>
          <w:lang w:val="en-GB"/>
        </w:rPr>
        <w:t xml:space="preserve">an </w:t>
      </w:r>
      <w:r w:rsidR="00381B96" w:rsidRPr="00D02E74">
        <w:rPr>
          <w:sz w:val="20"/>
          <w:szCs w:val="20"/>
          <w:lang w:val="en-GB"/>
        </w:rPr>
        <w:t xml:space="preserve">additional </w:t>
      </w:r>
      <w:r w:rsidR="007A16A2" w:rsidRPr="009A24F4">
        <w:rPr>
          <w:sz w:val="20"/>
          <w:szCs w:val="20"/>
          <w:lang w:val="en-GB"/>
        </w:rPr>
        <w:t xml:space="preserve">model </w:t>
      </w:r>
      <w:r w:rsidR="00381B96" w:rsidRPr="00D02E74">
        <w:rPr>
          <w:sz w:val="20"/>
          <w:szCs w:val="20"/>
          <w:lang w:val="en-GB"/>
        </w:rPr>
        <w:t xml:space="preserve">parameter </w:t>
      </w:r>
      <w:r w:rsidR="007A16A2" w:rsidRPr="009A24F4">
        <w:rPr>
          <w:sz w:val="20"/>
          <w:szCs w:val="20"/>
          <w:lang w:val="en-GB"/>
        </w:rPr>
        <w:t xml:space="preserve">transfer process, </w:t>
      </w:r>
      <w:r w:rsidR="00381B96" w:rsidRPr="00D02E74">
        <w:rPr>
          <w:sz w:val="20"/>
          <w:szCs w:val="20"/>
          <w:lang w:val="en-GB"/>
        </w:rPr>
        <w:t>where the</w:t>
      </w:r>
      <w:r w:rsidR="007A16A2" w:rsidRPr="009A24F4">
        <w:rPr>
          <w:sz w:val="20"/>
          <w:szCs w:val="20"/>
          <w:lang w:val="en-GB"/>
        </w:rPr>
        <w:t xml:space="preserve"> NW can assign a model ID for the</w:t>
      </w:r>
      <w:r w:rsidR="00871A52" w:rsidRPr="00D02E74">
        <w:rPr>
          <w:sz w:val="20"/>
          <w:szCs w:val="20"/>
          <w:lang w:val="en-GB"/>
        </w:rPr>
        <w:t xml:space="preserve"> UE-part</w:t>
      </w:r>
      <w:r w:rsidR="007A16A2" w:rsidRPr="009A24F4">
        <w:rPr>
          <w:sz w:val="20"/>
          <w:szCs w:val="20"/>
          <w:lang w:val="en-GB"/>
        </w:rPr>
        <w:t xml:space="preserve"> model </w:t>
      </w:r>
      <w:r w:rsidR="00B32C2B" w:rsidRPr="00D02E74">
        <w:rPr>
          <w:sz w:val="20"/>
          <w:szCs w:val="20"/>
          <w:lang w:val="en-GB"/>
        </w:rPr>
        <w:t>par</w:t>
      </w:r>
      <w:r w:rsidR="009422EA" w:rsidRPr="00D02E74">
        <w:rPr>
          <w:sz w:val="20"/>
          <w:szCs w:val="20"/>
          <w:lang w:val="en-GB"/>
        </w:rPr>
        <w:t xml:space="preserve">ameters </w:t>
      </w:r>
      <w:r w:rsidR="007A16A2" w:rsidRPr="009A24F4">
        <w:rPr>
          <w:sz w:val="20"/>
          <w:szCs w:val="20"/>
          <w:lang w:val="en-GB"/>
        </w:rPr>
        <w:t xml:space="preserve">that is being transferred from the NW to the UE. </w:t>
      </w:r>
    </w:p>
    <w:p w14:paraId="501BCBC9" w14:textId="77777777" w:rsidR="0028549A" w:rsidRPr="00157943" w:rsidRDefault="0028549A" w:rsidP="009A24F4">
      <w:pPr>
        <w:pStyle w:val="ListParagraph"/>
        <w:jc w:val="both"/>
      </w:pPr>
    </w:p>
    <w:p w14:paraId="17BCCEFC" w14:textId="6C28D85F" w:rsidR="007A16A2" w:rsidRPr="00D02E74" w:rsidRDefault="00D419E4" w:rsidP="007A16A2">
      <w:pPr>
        <w:jc w:val="both"/>
      </w:pPr>
      <w:r w:rsidRPr="00D02E74">
        <w:t>The</w:t>
      </w:r>
      <w:r w:rsidR="007A16A2" w:rsidRPr="00D02E74">
        <w:t xml:space="preserve"> high-level steps of the model identification </w:t>
      </w:r>
      <w:r w:rsidR="002449A3" w:rsidRPr="00D02E74">
        <w:t>for MI-Option</w:t>
      </w:r>
      <w:r w:rsidR="00B11CDF" w:rsidRPr="00D02E74">
        <w:t xml:space="preserve"> </w:t>
      </w:r>
      <w:r w:rsidR="002449A3" w:rsidRPr="00D02E74">
        <w:t xml:space="preserve">4 </w:t>
      </w:r>
      <w:r w:rsidR="007A16A2" w:rsidRPr="00D02E74">
        <w:t xml:space="preserve">can be as follows: </w:t>
      </w:r>
    </w:p>
    <w:p w14:paraId="5CAC9956" w14:textId="57BE9E4D" w:rsidR="006666AC" w:rsidRPr="006666AC" w:rsidRDefault="007A16A2" w:rsidP="006666AC">
      <w:pPr>
        <w:numPr>
          <w:ilvl w:val="0"/>
          <w:numId w:val="21"/>
        </w:numPr>
        <w:spacing w:after="0"/>
        <w:jc w:val="both"/>
        <w:rPr>
          <w:color w:val="000000"/>
          <w:shd w:val="clear" w:color="auto" w:fill="FFFFFF"/>
        </w:rPr>
      </w:pPr>
      <w:r w:rsidRPr="007B62D7">
        <w:rPr>
          <w:color w:val="000000"/>
          <w:shd w:val="clear" w:color="auto" w:fill="FFFFFF"/>
        </w:rPr>
        <w:t>Step A: The NW</w:t>
      </w:r>
      <w:r w:rsidR="00E71FD2">
        <w:rPr>
          <w:color w:val="000000"/>
          <w:shd w:val="clear" w:color="auto" w:fill="FFFFFF"/>
        </w:rPr>
        <w:t>-side/NW</w:t>
      </w:r>
      <w:r w:rsidRPr="007B62D7">
        <w:rPr>
          <w:color w:val="000000"/>
          <w:shd w:val="clear" w:color="auto" w:fill="FFFFFF"/>
        </w:rPr>
        <w:t xml:space="preserve"> trains an </w:t>
      </w:r>
      <w:r w:rsidR="002B01BC">
        <w:rPr>
          <w:color w:val="000000"/>
          <w:shd w:val="clear" w:color="auto" w:fill="FFFFFF"/>
        </w:rPr>
        <w:t xml:space="preserve">NW-sided part of two-sided </w:t>
      </w:r>
      <w:r w:rsidRPr="007B62D7">
        <w:rPr>
          <w:color w:val="000000"/>
          <w:shd w:val="clear" w:color="auto" w:fill="FFFFFF"/>
        </w:rPr>
        <w:t xml:space="preserve">ML model </w:t>
      </w:r>
      <w:r w:rsidR="005B5AB1" w:rsidRPr="00D02E74">
        <w:rPr>
          <w:color w:val="000000"/>
          <w:shd w:val="clear" w:color="auto" w:fill="FFFFFF"/>
        </w:rPr>
        <w:t>based</w:t>
      </w:r>
      <w:r w:rsidR="005B5AB1">
        <w:rPr>
          <w:color w:val="000000"/>
          <w:shd w:val="clear" w:color="auto" w:fill="FFFFFF"/>
        </w:rPr>
        <w:t xml:space="preserve"> on a</w:t>
      </w:r>
      <w:r w:rsidRPr="007B62D7">
        <w:rPr>
          <w:color w:val="000000"/>
          <w:shd w:val="clear" w:color="auto" w:fill="FFFFFF"/>
        </w:rPr>
        <w:t xml:space="preserve"> standardized reference model, for a CSI compression</w:t>
      </w:r>
      <w:r w:rsidR="00F848DB">
        <w:rPr>
          <w:color w:val="000000"/>
          <w:shd w:val="clear" w:color="auto" w:fill="FFFFFF"/>
        </w:rPr>
        <w:t xml:space="preserve">, </w:t>
      </w:r>
      <w:r w:rsidR="0083287E">
        <w:rPr>
          <w:color w:val="000000"/>
          <w:shd w:val="clear" w:color="auto" w:fill="FFFFFF"/>
        </w:rPr>
        <w:t>corresponding to a f</w:t>
      </w:r>
      <w:r w:rsidR="0083287E" w:rsidRPr="0083287E">
        <w:rPr>
          <w:color w:val="000000"/>
          <w:shd w:val="clear" w:color="auto" w:fill="FFFFFF"/>
        </w:rPr>
        <w:t>ully standardized reference model (structure + parameters)</w:t>
      </w:r>
      <w:r w:rsidR="00E276B2">
        <w:rPr>
          <w:color w:val="000000"/>
          <w:shd w:val="clear" w:color="auto" w:fill="FFFFFF"/>
        </w:rPr>
        <w:t xml:space="preserve">. </w:t>
      </w:r>
    </w:p>
    <w:p w14:paraId="3218ED3F" w14:textId="10D444D4" w:rsidR="00BA653E" w:rsidRDefault="00BC5F15" w:rsidP="00567DEA">
      <w:pPr>
        <w:numPr>
          <w:ilvl w:val="0"/>
          <w:numId w:val="21"/>
        </w:numPr>
        <w:spacing w:after="0"/>
        <w:jc w:val="both"/>
        <w:rPr>
          <w:color w:val="000000"/>
          <w:shd w:val="clear" w:color="auto" w:fill="FFFFFF"/>
        </w:rPr>
      </w:pPr>
      <w:r w:rsidRPr="00567DEA">
        <w:rPr>
          <w:color w:val="000000"/>
          <w:shd w:val="clear" w:color="auto" w:fill="FFFFFF"/>
        </w:rPr>
        <w:t xml:space="preserve">Step B: The </w:t>
      </w:r>
      <w:r w:rsidR="00E71FD2">
        <w:rPr>
          <w:color w:val="000000"/>
          <w:shd w:val="clear" w:color="auto" w:fill="FFFFFF"/>
        </w:rPr>
        <w:t>NW</w:t>
      </w:r>
      <w:r w:rsidRPr="00567DEA">
        <w:rPr>
          <w:color w:val="000000"/>
          <w:shd w:val="clear" w:color="auto" w:fill="FFFFFF"/>
        </w:rPr>
        <w:t xml:space="preserve"> </w:t>
      </w:r>
      <w:r w:rsidR="00D76DB6">
        <w:rPr>
          <w:color w:val="000000"/>
          <w:shd w:val="clear" w:color="auto" w:fill="FFFFFF"/>
        </w:rPr>
        <w:t>indicate</w:t>
      </w:r>
      <w:r w:rsidRPr="00567DEA">
        <w:rPr>
          <w:color w:val="000000"/>
          <w:shd w:val="clear" w:color="auto" w:fill="FFFFFF"/>
        </w:rPr>
        <w:t xml:space="preserve"> </w:t>
      </w:r>
      <w:r w:rsidR="00D61853">
        <w:rPr>
          <w:color w:val="000000"/>
          <w:shd w:val="clear" w:color="auto" w:fill="FFFFFF"/>
        </w:rPr>
        <w:t>to the UE</w:t>
      </w:r>
      <w:r w:rsidR="009A461D">
        <w:rPr>
          <w:color w:val="000000"/>
          <w:shd w:val="clear" w:color="auto" w:fill="FFFFFF"/>
        </w:rPr>
        <w:t xml:space="preserve"> </w:t>
      </w:r>
      <w:r w:rsidR="002C7484">
        <w:rPr>
          <w:color w:val="000000"/>
          <w:shd w:val="clear" w:color="auto" w:fill="FFFFFF"/>
        </w:rPr>
        <w:t xml:space="preserve">that </w:t>
      </w:r>
      <w:r w:rsidR="0089607C">
        <w:rPr>
          <w:color w:val="000000"/>
          <w:shd w:val="clear" w:color="auto" w:fill="FFFFFF"/>
        </w:rPr>
        <w:t>the</w:t>
      </w:r>
      <w:r w:rsidR="00D61853">
        <w:rPr>
          <w:color w:val="000000"/>
          <w:shd w:val="clear" w:color="auto" w:fill="FFFFFF"/>
        </w:rPr>
        <w:t xml:space="preserve">re is </w:t>
      </w:r>
      <w:r w:rsidR="009C66B8">
        <w:rPr>
          <w:color w:val="000000"/>
          <w:shd w:val="clear" w:color="auto" w:fill="FFFFFF"/>
        </w:rPr>
        <w:t xml:space="preserve">a </w:t>
      </w:r>
      <w:r w:rsidR="00D61853">
        <w:rPr>
          <w:color w:val="000000"/>
          <w:shd w:val="clear" w:color="auto" w:fill="FFFFFF"/>
        </w:rPr>
        <w:t xml:space="preserve">trained </w:t>
      </w:r>
      <w:r w:rsidR="0089607C">
        <w:rPr>
          <w:color w:val="000000"/>
          <w:shd w:val="clear" w:color="auto" w:fill="FFFFFF"/>
        </w:rPr>
        <w:t xml:space="preserve">NW-sided part of the two-sided model </w:t>
      </w:r>
      <w:r w:rsidR="00567DEA" w:rsidRPr="00567DEA">
        <w:rPr>
          <w:color w:val="000000"/>
          <w:shd w:val="clear" w:color="auto" w:fill="FFFFFF"/>
        </w:rPr>
        <w:t>c</w:t>
      </w:r>
      <w:r w:rsidR="00794A52" w:rsidRPr="00567DEA">
        <w:rPr>
          <w:color w:val="000000"/>
          <w:shd w:val="clear" w:color="auto" w:fill="FFFFFF"/>
        </w:rPr>
        <w:t xml:space="preserve">orresponding to </w:t>
      </w:r>
      <w:r w:rsidR="005655BF">
        <w:rPr>
          <w:color w:val="000000"/>
          <w:shd w:val="clear" w:color="auto" w:fill="FFFFFF"/>
        </w:rPr>
        <w:t>a</w:t>
      </w:r>
      <w:r w:rsidR="00794A52" w:rsidRPr="00567DEA">
        <w:rPr>
          <w:color w:val="000000"/>
          <w:shd w:val="clear" w:color="auto" w:fill="FFFFFF"/>
        </w:rPr>
        <w:t xml:space="preserve"> fully standardized reference model (structure + parameters)</w:t>
      </w:r>
      <w:r w:rsidR="00BA653E">
        <w:rPr>
          <w:color w:val="000000"/>
          <w:shd w:val="clear" w:color="auto" w:fill="FFFFFF"/>
        </w:rPr>
        <w:t xml:space="preserve">. </w:t>
      </w:r>
    </w:p>
    <w:p w14:paraId="61389C92" w14:textId="098CC8C0" w:rsidR="001E6C18" w:rsidRDefault="00FE4864" w:rsidP="009F18FA">
      <w:pPr>
        <w:numPr>
          <w:ilvl w:val="1"/>
          <w:numId w:val="21"/>
        </w:numPr>
        <w:spacing w:after="0"/>
        <w:jc w:val="both"/>
        <w:rPr>
          <w:color w:val="000000"/>
          <w:shd w:val="clear" w:color="auto" w:fill="FFFFFF"/>
        </w:rPr>
      </w:pPr>
      <w:r w:rsidRPr="00D02E74">
        <w:rPr>
          <w:color w:val="000000"/>
          <w:shd w:val="clear" w:color="auto" w:fill="FFFFFF"/>
        </w:rPr>
        <w:t>A</w:t>
      </w:r>
      <w:r w:rsidR="001E6C18" w:rsidRPr="00D02E74">
        <w:rPr>
          <w:color w:val="000000"/>
          <w:shd w:val="clear" w:color="auto" w:fill="FFFFFF"/>
        </w:rPr>
        <w:t>n</w:t>
      </w:r>
      <w:r w:rsidR="001E6C18">
        <w:rPr>
          <w:color w:val="000000"/>
          <w:shd w:val="clear" w:color="auto" w:fill="FFFFFF"/>
        </w:rPr>
        <w:t xml:space="preserve"> identifier of </w:t>
      </w:r>
      <w:r w:rsidR="00881E72">
        <w:rPr>
          <w:color w:val="000000"/>
          <w:shd w:val="clear" w:color="auto" w:fill="FFFFFF"/>
        </w:rPr>
        <w:t xml:space="preserve">the </w:t>
      </w:r>
      <w:r w:rsidR="001E6C18" w:rsidRPr="00567DEA">
        <w:rPr>
          <w:color w:val="000000"/>
          <w:shd w:val="clear" w:color="auto" w:fill="FFFFFF"/>
        </w:rPr>
        <w:t>fully standardized reference model (structure + parameters)</w:t>
      </w:r>
      <w:r w:rsidR="001E6C18">
        <w:rPr>
          <w:color w:val="000000"/>
          <w:shd w:val="clear" w:color="auto" w:fill="FFFFFF"/>
        </w:rPr>
        <w:t xml:space="preserve"> </w:t>
      </w:r>
      <w:r w:rsidR="00881E72">
        <w:rPr>
          <w:color w:val="000000"/>
          <w:shd w:val="clear" w:color="auto" w:fill="FFFFFF"/>
        </w:rPr>
        <w:t>can</w:t>
      </w:r>
      <w:r w:rsidR="001E6C18">
        <w:rPr>
          <w:color w:val="000000"/>
          <w:shd w:val="clear" w:color="auto" w:fill="FFFFFF"/>
        </w:rPr>
        <w:t xml:space="preserve"> be sent in this step. </w:t>
      </w:r>
    </w:p>
    <w:p w14:paraId="4DE27E06" w14:textId="6B2E12D2" w:rsidR="00193221" w:rsidRPr="000E5CCD" w:rsidRDefault="00B2516C" w:rsidP="000E5CCD">
      <w:pPr>
        <w:numPr>
          <w:ilvl w:val="1"/>
          <w:numId w:val="21"/>
        </w:numPr>
        <w:spacing w:after="0"/>
        <w:jc w:val="both"/>
        <w:rPr>
          <w:color w:val="000000"/>
          <w:shd w:val="clear" w:color="auto" w:fill="FFFFFF"/>
        </w:rPr>
      </w:pPr>
      <w:r>
        <w:rPr>
          <w:color w:val="000000"/>
          <w:shd w:val="clear" w:color="auto" w:fill="FFFFFF"/>
        </w:rPr>
        <w:t>A</w:t>
      </w:r>
      <w:r w:rsidR="003F5C14">
        <w:rPr>
          <w:color w:val="000000"/>
          <w:shd w:val="clear" w:color="auto" w:fill="FFFFFF"/>
        </w:rPr>
        <w:t xml:space="preserve"> </w:t>
      </w:r>
      <w:r w:rsidR="00A22037" w:rsidRPr="00D02E74">
        <w:rPr>
          <w:color w:val="000000"/>
          <w:shd w:val="clear" w:color="auto" w:fill="FFFFFF"/>
        </w:rPr>
        <w:t>M</w:t>
      </w:r>
      <w:r w:rsidR="00C210C8" w:rsidRPr="00D02E74">
        <w:rPr>
          <w:color w:val="000000"/>
          <w:shd w:val="clear" w:color="auto" w:fill="FFFFFF"/>
        </w:rPr>
        <w:t>odel</w:t>
      </w:r>
      <w:r w:rsidR="00C210C8">
        <w:rPr>
          <w:color w:val="000000"/>
          <w:shd w:val="clear" w:color="auto" w:fill="FFFFFF"/>
        </w:rPr>
        <w:t>-</w:t>
      </w:r>
      <w:r w:rsidR="001C5951">
        <w:rPr>
          <w:color w:val="000000"/>
          <w:shd w:val="clear" w:color="auto" w:fill="FFFFFF"/>
        </w:rPr>
        <w:t>I</w:t>
      </w:r>
      <w:r w:rsidR="00A7166D">
        <w:rPr>
          <w:color w:val="000000"/>
          <w:shd w:val="clear" w:color="auto" w:fill="FFFFFF"/>
        </w:rPr>
        <w:t xml:space="preserve">D may be assigned </w:t>
      </w:r>
      <w:r>
        <w:rPr>
          <w:color w:val="000000"/>
          <w:shd w:val="clear" w:color="auto" w:fill="FFFFFF"/>
        </w:rPr>
        <w:t>with</w:t>
      </w:r>
      <w:r w:rsidR="00A7166D">
        <w:rPr>
          <w:color w:val="000000"/>
          <w:shd w:val="clear" w:color="auto" w:fill="FFFFFF"/>
        </w:rPr>
        <w:t xml:space="preserve"> this </w:t>
      </w:r>
      <w:r w:rsidR="00A96622">
        <w:rPr>
          <w:color w:val="000000"/>
          <w:shd w:val="clear" w:color="auto" w:fill="FFFFFF"/>
        </w:rPr>
        <w:t>indication</w:t>
      </w:r>
      <w:r w:rsidR="000E5CCD">
        <w:rPr>
          <w:color w:val="000000"/>
          <w:shd w:val="clear" w:color="auto" w:fill="FFFFFF"/>
        </w:rPr>
        <w:t xml:space="preserve">, where the </w:t>
      </w:r>
      <w:r w:rsidR="00A22037" w:rsidRPr="00D02E74">
        <w:rPr>
          <w:color w:val="000000"/>
          <w:shd w:val="clear" w:color="auto" w:fill="FFFFFF"/>
        </w:rPr>
        <w:t>M</w:t>
      </w:r>
      <w:r w:rsidR="00C7118F" w:rsidRPr="00D02E74">
        <w:rPr>
          <w:color w:val="000000"/>
          <w:shd w:val="clear" w:color="auto" w:fill="FFFFFF"/>
        </w:rPr>
        <w:t>odel</w:t>
      </w:r>
      <w:r w:rsidR="00A22037">
        <w:rPr>
          <w:color w:val="000000"/>
          <w:shd w:val="clear" w:color="auto" w:fill="FFFFFF"/>
        </w:rPr>
        <w:t xml:space="preserve"> </w:t>
      </w:r>
      <w:r w:rsidR="00C7118F" w:rsidRPr="000E5CCD">
        <w:rPr>
          <w:color w:val="000000"/>
          <w:shd w:val="clear" w:color="auto" w:fill="FFFFFF"/>
        </w:rPr>
        <w:t xml:space="preserve">ID may </w:t>
      </w:r>
      <w:r w:rsidR="001E0BD8" w:rsidRPr="000E5CCD">
        <w:rPr>
          <w:color w:val="000000"/>
          <w:shd w:val="clear" w:color="auto" w:fill="FFFFFF"/>
        </w:rPr>
        <w:t xml:space="preserve">be </w:t>
      </w:r>
      <w:r w:rsidR="00193221" w:rsidRPr="000E5CCD">
        <w:rPr>
          <w:color w:val="000000"/>
          <w:shd w:val="clear" w:color="auto" w:fill="FFFFFF"/>
        </w:rPr>
        <w:t xml:space="preserve">related </w:t>
      </w:r>
      <w:r w:rsidR="00131C30" w:rsidRPr="000E5CCD">
        <w:rPr>
          <w:color w:val="000000"/>
          <w:shd w:val="clear" w:color="auto" w:fill="FFFFFF"/>
        </w:rPr>
        <w:t xml:space="preserve">to </w:t>
      </w:r>
      <w:r w:rsidR="00881E72">
        <w:rPr>
          <w:color w:val="000000"/>
          <w:shd w:val="clear" w:color="auto" w:fill="FFFFFF"/>
        </w:rPr>
        <w:t>the</w:t>
      </w:r>
      <w:r w:rsidR="001C5951" w:rsidRPr="000E5CCD">
        <w:rPr>
          <w:color w:val="000000"/>
          <w:shd w:val="clear" w:color="auto" w:fill="FFFFFF"/>
        </w:rPr>
        <w:t xml:space="preserve"> </w:t>
      </w:r>
      <w:r w:rsidR="001E0BD8" w:rsidRPr="000E5CCD">
        <w:rPr>
          <w:color w:val="000000"/>
          <w:shd w:val="clear" w:color="auto" w:fill="FFFFFF"/>
        </w:rPr>
        <w:t xml:space="preserve">identifier </w:t>
      </w:r>
      <w:r w:rsidR="0090583A" w:rsidRPr="000E5CCD">
        <w:rPr>
          <w:color w:val="000000"/>
          <w:shd w:val="clear" w:color="auto" w:fill="FFFFFF"/>
        </w:rPr>
        <w:t xml:space="preserve">of </w:t>
      </w:r>
      <w:r w:rsidR="00881E72">
        <w:rPr>
          <w:color w:val="000000"/>
          <w:shd w:val="clear" w:color="auto" w:fill="FFFFFF"/>
        </w:rPr>
        <w:t xml:space="preserve">the </w:t>
      </w:r>
      <w:r w:rsidR="00837B2C" w:rsidRPr="000E5CCD">
        <w:rPr>
          <w:color w:val="000000"/>
          <w:shd w:val="clear" w:color="auto" w:fill="FFFFFF"/>
        </w:rPr>
        <w:t>fully standardized reference model (structure + parameters)</w:t>
      </w:r>
      <w:r w:rsidR="005827A6" w:rsidRPr="000E5CCD">
        <w:rPr>
          <w:color w:val="000000"/>
          <w:shd w:val="clear" w:color="auto" w:fill="FFFFFF"/>
        </w:rPr>
        <w:t xml:space="preserve">. </w:t>
      </w:r>
    </w:p>
    <w:p w14:paraId="7C729434" w14:textId="230D12CB" w:rsidR="00B0384E" w:rsidRDefault="00B0384E" w:rsidP="00B0384E">
      <w:pPr>
        <w:numPr>
          <w:ilvl w:val="0"/>
          <w:numId w:val="21"/>
        </w:numPr>
        <w:spacing w:after="0"/>
        <w:jc w:val="both"/>
        <w:rPr>
          <w:color w:val="000000"/>
          <w:shd w:val="clear" w:color="auto" w:fill="FFFFFF"/>
        </w:rPr>
      </w:pPr>
      <w:r w:rsidRPr="007B62D7">
        <w:rPr>
          <w:color w:val="000000"/>
          <w:shd w:val="clear" w:color="auto" w:fill="FFFFFF"/>
        </w:rPr>
        <w:t xml:space="preserve">Step </w:t>
      </w:r>
      <w:r>
        <w:rPr>
          <w:color w:val="000000"/>
          <w:shd w:val="clear" w:color="auto" w:fill="FFFFFF"/>
        </w:rPr>
        <w:t>C</w:t>
      </w:r>
      <w:r w:rsidRPr="007B62D7">
        <w:rPr>
          <w:color w:val="000000"/>
          <w:shd w:val="clear" w:color="auto" w:fill="FFFFFF"/>
        </w:rPr>
        <w:t xml:space="preserve">: The </w:t>
      </w:r>
      <w:r w:rsidR="005827A6">
        <w:rPr>
          <w:color w:val="000000"/>
          <w:shd w:val="clear" w:color="auto" w:fill="FFFFFF"/>
        </w:rPr>
        <w:t>UE</w:t>
      </w:r>
      <w:r>
        <w:rPr>
          <w:color w:val="000000"/>
          <w:shd w:val="clear" w:color="auto" w:fill="FFFFFF"/>
        </w:rPr>
        <w:t>-side/</w:t>
      </w:r>
      <w:r w:rsidR="005827A6">
        <w:rPr>
          <w:color w:val="000000"/>
          <w:shd w:val="clear" w:color="auto" w:fill="FFFFFF"/>
        </w:rPr>
        <w:t>UE</w:t>
      </w:r>
      <w:r w:rsidRPr="007B62D7">
        <w:rPr>
          <w:color w:val="000000"/>
          <w:shd w:val="clear" w:color="auto" w:fill="FFFFFF"/>
        </w:rPr>
        <w:t xml:space="preserve"> </w:t>
      </w:r>
      <w:r w:rsidR="0030340F">
        <w:rPr>
          <w:color w:val="000000"/>
          <w:shd w:val="clear" w:color="auto" w:fill="FFFFFF"/>
        </w:rPr>
        <w:t>selects</w:t>
      </w:r>
      <w:r w:rsidR="00795822">
        <w:rPr>
          <w:color w:val="000000"/>
          <w:shd w:val="clear" w:color="auto" w:fill="FFFFFF"/>
        </w:rPr>
        <w:t xml:space="preserve"> (from pre-trained </w:t>
      </w:r>
      <w:r w:rsidR="00881E72">
        <w:rPr>
          <w:color w:val="000000"/>
          <w:shd w:val="clear" w:color="auto" w:fill="FFFFFF"/>
        </w:rPr>
        <w:t xml:space="preserve">UE-sided </w:t>
      </w:r>
      <w:r w:rsidR="005B0F18">
        <w:rPr>
          <w:color w:val="000000"/>
          <w:shd w:val="clear" w:color="auto" w:fill="FFFFFF"/>
        </w:rPr>
        <w:t>parts</w:t>
      </w:r>
      <w:r w:rsidR="00795822">
        <w:rPr>
          <w:color w:val="000000"/>
          <w:shd w:val="clear" w:color="auto" w:fill="FFFFFF"/>
        </w:rPr>
        <w:t>)</w:t>
      </w:r>
      <w:r w:rsidR="0030340F">
        <w:rPr>
          <w:color w:val="000000"/>
          <w:shd w:val="clear" w:color="auto" w:fill="FFFFFF"/>
        </w:rPr>
        <w:t xml:space="preserve"> or </w:t>
      </w:r>
      <w:r w:rsidRPr="007B62D7">
        <w:rPr>
          <w:color w:val="000000"/>
          <w:shd w:val="clear" w:color="auto" w:fill="FFFFFF"/>
        </w:rPr>
        <w:t xml:space="preserve">trains </w:t>
      </w:r>
      <w:r w:rsidR="00B2516C" w:rsidRPr="007B62D7">
        <w:rPr>
          <w:color w:val="000000"/>
          <w:shd w:val="clear" w:color="auto" w:fill="FFFFFF"/>
        </w:rPr>
        <w:t>a</w:t>
      </w:r>
      <w:r w:rsidRPr="007B62D7">
        <w:rPr>
          <w:color w:val="000000"/>
          <w:shd w:val="clear" w:color="auto" w:fill="FFFFFF"/>
        </w:rPr>
        <w:t xml:space="preserve"> </w:t>
      </w:r>
      <w:r w:rsidR="005827A6">
        <w:rPr>
          <w:color w:val="000000"/>
          <w:shd w:val="clear" w:color="auto" w:fill="FFFFFF"/>
        </w:rPr>
        <w:t>UE</w:t>
      </w:r>
      <w:r>
        <w:rPr>
          <w:color w:val="000000"/>
          <w:shd w:val="clear" w:color="auto" w:fill="FFFFFF"/>
        </w:rPr>
        <w:t xml:space="preserve">-sided part of two-sided </w:t>
      </w:r>
      <w:r w:rsidRPr="007B62D7">
        <w:rPr>
          <w:color w:val="000000"/>
          <w:shd w:val="clear" w:color="auto" w:fill="FFFFFF"/>
        </w:rPr>
        <w:t xml:space="preserve">ML model </w:t>
      </w:r>
      <w:r>
        <w:rPr>
          <w:color w:val="000000"/>
          <w:shd w:val="clear" w:color="auto" w:fill="FFFFFF"/>
        </w:rPr>
        <w:t xml:space="preserve">based on </w:t>
      </w:r>
      <w:r w:rsidR="005827A6">
        <w:rPr>
          <w:color w:val="000000"/>
          <w:shd w:val="clear" w:color="auto" w:fill="FFFFFF"/>
        </w:rPr>
        <w:t xml:space="preserve">the </w:t>
      </w:r>
      <w:r w:rsidR="00FE4C1B">
        <w:rPr>
          <w:color w:val="000000"/>
          <w:shd w:val="clear" w:color="auto" w:fill="FFFFFF"/>
        </w:rPr>
        <w:t>indicated</w:t>
      </w:r>
      <w:r w:rsidRPr="007B62D7">
        <w:rPr>
          <w:color w:val="000000"/>
          <w:shd w:val="clear" w:color="auto" w:fill="FFFFFF"/>
        </w:rPr>
        <w:t xml:space="preserve"> </w:t>
      </w:r>
      <w:r>
        <w:rPr>
          <w:color w:val="000000"/>
          <w:shd w:val="clear" w:color="auto" w:fill="FFFFFF"/>
        </w:rPr>
        <w:t>f</w:t>
      </w:r>
      <w:r w:rsidRPr="0083287E">
        <w:rPr>
          <w:color w:val="000000"/>
          <w:shd w:val="clear" w:color="auto" w:fill="FFFFFF"/>
        </w:rPr>
        <w:t>ully standardized reference model (structure + parameters)</w:t>
      </w:r>
      <w:r>
        <w:rPr>
          <w:color w:val="000000"/>
          <w:shd w:val="clear" w:color="auto" w:fill="FFFFFF"/>
        </w:rPr>
        <w:t xml:space="preserve">. </w:t>
      </w:r>
    </w:p>
    <w:p w14:paraId="4BD52B39" w14:textId="6C2EFCFC" w:rsidR="009244A6" w:rsidRDefault="007A16A2" w:rsidP="002449A3">
      <w:pPr>
        <w:numPr>
          <w:ilvl w:val="0"/>
          <w:numId w:val="21"/>
        </w:numPr>
        <w:spacing w:after="0"/>
        <w:jc w:val="both"/>
        <w:rPr>
          <w:color w:val="000000"/>
          <w:shd w:val="clear" w:color="auto" w:fill="FFFFFF"/>
        </w:rPr>
      </w:pPr>
      <w:r w:rsidRPr="00E450A7">
        <w:rPr>
          <w:color w:val="000000"/>
          <w:shd w:val="clear" w:color="auto" w:fill="FFFFFF"/>
        </w:rPr>
        <w:t xml:space="preserve">Step </w:t>
      </w:r>
      <w:r w:rsidR="00B0384E" w:rsidRPr="00D02E74">
        <w:rPr>
          <w:color w:val="000000"/>
          <w:shd w:val="clear" w:color="auto" w:fill="FFFFFF"/>
        </w:rPr>
        <w:t>D</w:t>
      </w:r>
      <w:r w:rsidRPr="007B62D7">
        <w:rPr>
          <w:color w:val="000000"/>
          <w:shd w:val="clear" w:color="auto" w:fill="FFFFFF"/>
        </w:rPr>
        <w:t>: The UE</w:t>
      </w:r>
      <w:r w:rsidRPr="00D02E74">
        <w:rPr>
          <w:color w:val="000000"/>
          <w:shd w:val="clear" w:color="auto" w:fill="FFFFFF"/>
        </w:rPr>
        <w:t xml:space="preserve"> </w:t>
      </w:r>
      <w:r w:rsidR="002E45FD" w:rsidRPr="00D02E74">
        <w:rPr>
          <w:color w:val="000000"/>
          <w:shd w:val="clear" w:color="auto" w:fill="FFFFFF"/>
        </w:rPr>
        <w:t>confirms</w:t>
      </w:r>
      <w:r w:rsidR="002E45FD">
        <w:rPr>
          <w:color w:val="000000"/>
          <w:shd w:val="clear" w:color="auto" w:fill="FFFFFF"/>
        </w:rPr>
        <w:t xml:space="preserve"> </w:t>
      </w:r>
      <w:r w:rsidR="003C68D5">
        <w:rPr>
          <w:color w:val="000000"/>
          <w:shd w:val="clear" w:color="auto" w:fill="FFFFFF"/>
        </w:rPr>
        <w:t xml:space="preserve">to the NW that there is a </w:t>
      </w:r>
      <w:r w:rsidR="009244A6">
        <w:rPr>
          <w:color w:val="000000"/>
          <w:shd w:val="clear" w:color="auto" w:fill="FFFFFF"/>
        </w:rPr>
        <w:t xml:space="preserve">trained UE-sided part of the two-sided model </w:t>
      </w:r>
      <w:r w:rsidR="006E54E3">
        <w:rPr>
          <w:color w:val="000000"/>
          <w:shd w:val="clear" w:color="auto" w:fill="FFFFFF"/>
        </w:rPr>
        <w:t>for</w:t>
      </w:r>
      <w:r w:rsidR="009244A6" w:rsidRPr="00D02E74">
        <w:rPr>
          <w:color w:val="000000"/>
          <w:shd w:val="clear" w:color="auto" w:fill="FFFFFF"/>
        </w:rPr>
        <w:t xml:space="preserve"> </w:t>
      </w:r>
      <w:r w:rsidR="005B5D4C">
        <w:rPr>
          <w:color w:val="000000"/>
          <w:shd w:val="clear" w:color="auto" w:fill="FFFFFF"/>
        </w:rPr>
        <w:t>the</w:t>
      </w:r>
      <w:r w:rsidR="009244A6" w:rsidRPr="00D02E74">
        <w:rPr>
          <w:color w:val="000000"/>
          <w:shd w:val="clear" w:color="auto" w:fill="FFFFFF"/>
        </w:rPr>
        <w:t xml:space="preserve"> </w:t>
      </w:r>
      <w:r w:rsidR="009244A6" w:rsidRPr="00567DEA">
        <w:rPr>
          <w:color w:val="000000"/>
          <w:shd w:val="clear" w:color="auto" w:fill="FFFFFF"/>
        </w:rPr>
        <w:t>fully standardized reference model (structure + parameters)</w:t>
      </w:r>
      <w:r w:rsidR="009244A6">
        <w:rPr>
          <w:color w:val="000000"/>
          <w:shd w:val="clear" w:color="auto" w:fill="FFFFFF"/>
        </w:rPr>
        <w:t xml:space="preserve">. </w:t>
      </w:r>
    </w:p>
    <w:p w14:paraId="20FBD512" w14:textId="261577C9" w:rsidR="007F4822" w:rsidRDefault="007F4822" w:rsidP="00F45D82">
      <w:pPr>
        <w:numPr>
          <w:ilvl w:val="1"/>
          <w:numId w:val="21"/>
        </w:numPr>
        <w:spacing w:after="0"/>
        <w:jc w:val="both"/>
        <w:rPr>
          <w:color w:val="000000"/>
          <w:shd w:val="clear" w:color="auto" w:fill="FFFFFF"/>
        </w:rPr>
      </w:pPr>
      <w:r>
        <w:rPr>
          <w:color w:val="000000"/>
          <w:shd w:val="clear" w:color="auto" w:fill="FFFFFF"/>
        </w:rPr>
        <w:t xml:space="preserve">Model ID may also be assigned after Step D. </w:t>
      </w:r>
    </w:p>
    <w:p w14:paraId="1059697A" w14:textId="77777777" w:rsidR="007A16A2" w:rsidRPr="007B62D7" w:rsidRDefault="007A16A2" w:rsidP="009A24F4">
      <w:pPr>
        <w:spacing w:after="0"/>
        <w:jc w:val="both"/>
        <w:rPr>
          <w:color w:val="000000"/>
          <w:shd w:val="clear" w:color="auto" w:fill="FFFFFF"/>
        </w:rPr>
      </w:pPr>
    </w:p>
    <w:p w14:paraId="513024B1" w14:textId="1D056723" w:rsidR="007A16A2" w:rsidRDefault="007A16A2" w:rsidP="007A16A2">
      <w:pPr>
        <w:jc w:val="both"/>
        <w:rPr>
          <w:color w:val="000000"/>
          <w:shd w:val="clear" w:color="auto" w:fill="FFFFFF"/>
        </w:rPr>
      </w:pPr>
      <w:r w:rsidRPr="00D02E74">
        <w:t xml:space="preserve">In </w:t>
      </w:r>
      <w:r w:rsidR="00B11CDF" w:rsidRPr="00D02E74">
        <w:t xml:space="preserve">MI-Option 4 </w:t>
      </w:r>
      <w:r w:rsidRPr="00D02E74">
        <w:t xml:space="preserve">Step C, the UE may or may not perform </w:t>
      </w:r>
      <w:r w:rsidRPr="00D02E74">
        <w:rPr>
          <w:rFonts w:eastAsia="DengXian"/>
          <w:lang w:eastAsia="zh-CN"/>
        </w:rPr>
        <w:t xml:space="preserve">offline engineering </w:t>
      </w:r>
      <w:r w:rsidR="00520DCD" w:rsidRPr="00D02E74">
        <w:rPr>
          <w:rFonts w:eastAsia="DengXian"/>
          <w:lang w:eastAsia="zh-CN"/>
        </w:rPr>
        <w:t xml:space="preserve">to train UE-sided part of the </w:t>
      </w:r>
      <w:r w:rsidR="003B44A0" w:rsidRPr="00D02E74">
        <w:rPr>
          <w:rFonts w:eastAsia="DengXian"/>
          <w:lang w:eastAsia="zh-CN"/>
        </w:rPr>
        <w:t>two-sided model</w:t>
      </w:r>
      <w:r w:rsidR="00EB469A" w:rsidRPr="00D02E74">
        <w:rPr>
          <w:rFonts w:eastAsia="DengXian"/>
          <w:lang w:eastAsia="zh-CN"/>
        </w:rPr>
        <w:t xml:space="preserve">. As reference full model is known from the </w:t>
      </w:r>
      <w:r w:rsidR="00BD0DF3" w:rsidRPr="00D02E74">
        <w:rPr>
          <w:rFonts w:eastAsia="DengXian"/>
          <w:lang w:eastAsia="zh-CN"/>
        </w:rPr>
        <w:t xml:space="preserve">3GPP </w:t>
      </w:r>
      <w:r w:rsidR="00EB469A" w:rsidRPr="00D02E74">
        <w:rPr>
          <w:rFonts w:eastAsia="DengXian"/>
          <w:lang w:eastAsia="zh-CN"/>
        </w:rPr>
        <w:t>spec</w:t>
      </w:r>
      <w:r w:rsidR="0077048C" w:rsidRPr="00D02E74">
        <w:rPr>
          <w:rFonts w:eastAsia="DengXian"/>
          <w:lang w:eastAsia="zh-CN"/>
        </w:rPr>
        <w:t>ifications</w:t>
      </w:r>
      <w:r w:rsidR="00EB469A" w:rsidRPr="00D02E74">
        <w:rPr>
          <w:rFonts w:eastAsia="DengXian"/>
          <w:lang w:eastAsia="zh-CN"/>
        </w:rPr>
        <w:t xml:space="preserve">, </w:t>
      </w:r>
      <w:r w:rsidR="00295DBD" w:rsidRPr="00D02E74">
        <w:rPr>
          <w:rFonts w:eastAsia="DengXian"/>
          <w:lang w:eastAsia="zh-CN"/>
        </w:rPr>
        <w:t xml:space="preserve">it may be feasible to assume that the UE has trained models for most of the </w:t>
      </w:r>
      <w:r w:rsidR="001B2D15" w:rsidRPr="00D02E74">
        <w:rPr>
          <w:rFonts w:eastAsia="DengXian"/>
          <w:lang w:eastAsia="zh-CN"/>
        </w:rPr>
        <w:t>reference full models</w:t>
      </w:r>
      <w:r w:rsidR="001B2D15" w:rsidRPr="00D02E74">
        <w:rPr>
          <w:color w:val="000000"/>
          <w:shd w:val="clear" w:color="auto" w:fill="FFFFFF"/>
        </w:rPr>
        <w:t>.</w:t>
      </w:r>
      <w:r w:rsidR="001B2D15">
        <w:rPr>
          <w:color w:val="000000"/>
          <w:shd w:val="clear" w:color="auto" w:fill="FFFFFF"/>
        </w:rPr>
        <w:t xml:space="preserve"> </w:t>
      </w:r>
      <w:r w:rsidR="00D51165">
        <w:rPr>
          <w:color w:val="000000"/>
          <w:shd w:val="clear" w:color="auto" w:fill="FFFFFF"/>
        </w:rPr>
        <w:t>The Model ID is assigned by the network to the UE</w:t>
      </w:r>
      <w:r w:rsidR="00722769">
        <w:rPr>
          <w:color w:val="000000"/>
          <w:shd w:val="clear" w:color="auto" w:fill="FFFFFF"/>
        </w:rPr>
        <w:t>-part of the model</w:t>
      </w:r>
      <w:r w:rsidR="00D51165">
        <w:rPr>
          <w:color w:val="000000"/>
          <w:shd w:val="clear" w:color="auto" w:fill="FFFFFF"/>
        </w:rPr>
        <w:t xml:space="preserve"> in Step B or after Step D.</w:t>
      </w:r>
    </w:p>
    <w:p w14:paraId="62F84D8D" w14:textId="13C3B40B" w:rsidR="0033400A" w:rsidRDefault="00D5489D" w:rsidP="007A16A2">
      <w:pPr>
        <w:jc w:val="both"/>
        <w:rPr>
          <w:color w:val="000000"/>
          <w:shd w:val="clear" w:color="auto" w:fill="FFFFFF"/>
        </w:rPr>
      </w:pPr>
      <w:r w:rsidRPr="00D02E74">
        <w:rPr>
          <w:b/>
          <w:bCs/>
        </w:rPr>
        <w:t>Observation</w:t>
      </w:r>
      <w:r w:rsidR="009A656E">
        <w:rPr>
          <w:b/>
          <w:bCs/>
        </w:rPr>
        <w:t xml:space="preserve"> 3</w:t>
      </w:r>
      <w:r w:rsidRPr="00D02E74">
        <w:rPr>
          <w:b/>
          <w:bCs/>
        </w:rPr>
        <w:t xml:space="preserve">: </w:t>
      </w:r>
      <w:r w:rsidRPr="00EB14EF">
        <w:rPr>
          <w:b/>
          <w:bCs/>
          <w:color w:val="000000"/>
          <w:shd w:val="clear" w:color="auto" w:fill="FFFFFF"/>
        </w:rPr>
        <w:t xml:space="preserve">Based on </w:t>
      </w:r>
      <w:r>
        <w:rPr>
          <w:b/>
          <w:bCs/>
          <w:color w:val="000000"/>
          <w:shd w:val="clear" w:color="auto" w:fill="FFFFFF"/>
        </w:rPr>
        <w:t>our</w:t>
      </w:r>
      <w:r w:rsidRPr="00EB14EF">
        <w:rPr>
          <w:b/>
          <w:bCs/>
          <w:color w:val="000000"/>
          <w:shd w:val="clear" w:color="auto" w:fill="FFFFFF"/>
        </w:rPr>
        <w:t xml:space="preserve"> analysis</w:t>
      </w:r>
      <w:r>
        <w:rPr>
          <w:b/>
          <w:bCs/>
          <w:color w:val="000000"/>
          <w:shd w:val="clear" w:color="auto" w:fill="FFFFFF"/>
        </w:rPr>
        <w:t>, a</w:t>
      </w:r>
      <w:r w:rsidRPr="00D02E74">
        <w:rPr>
          <w:b/>
          <w:bCs/>
        </w:rPr>
        <w:t xml:space="preserve">ssuming that only the UE-part of the model is to be standardized in the inter-vendor collaboration Option 1 (Direction C), the MI-Option </w:t>
      </w:r>
      <w:r w:rsidR="0055367B" w:rsidRPr="00D02E74">
        <w:rPr>
          <w:b/>
          <w:bCs/>
        </w:rPr>
        <w:t>4</w:t>
      </w:r>
      <w:r w:rsidRPr="00D02E74">
        <w:rPr>
          <w:b/>
          <w:bCs/>
        </w:rPr>
        <w:t xml:space="preserve"> </w:t>
      </w:r>
      <w:r w:rsidR="008D72F4" w:rsidRPr="00D02E74">
        <w:rPr>
          <w:b/>
          <w:bCs/>
        </w:rPr>
        <w:t>with the outlined Step A-D</w:t>
      </w:r>
      <w:r w:rsidRPr="00D02E74">
        <w:rPr>
          <w:b/>
          <w:bCs/>
        </w:rPr>
        <w:t xml:space="preserve"> is applicable for model identification.</w:t>
      </w:r>
    </w:p>
    <w:p w14:paraId="22A6BA2F" w14:textId="77777777" w:rsidR="003B63BF" w:rsidRDefault="003B63BF" w:rsidP="003B63BF">
      <w:pPr>
        <w:jc w:val="both"/>
        <w:rPr>
          <w:color w:val="000000"/>
          <w:shd w:val="clear" w:color="auto" w:fill="FFFFFF"/>
        </w:rPr>
      </w:pPr>
    </w:p>
    <w:p w14:paraId="6208C7EE" w14:textId="3D5817A6" w:rsidR="00D769B1" w:rsidRPr="00D02E74" w:rsidRDefault="005E4DBD" w:rsidP="005E4DBD">
      <w:pPr>
        <w:pStyle w:val="Heading1"/>
      </w:pPr>
      <w:r w:rsidRPr="00D02E74">
        <w:t>Model transfer/delivery</w:t>
      </w:r>
      <w:r w:rsidR="1D3EC655" w:rsidRPr="00D02E74">
        <w:t xml:space="preserve"> </w:t>
      </w:r>
    </w:p>
    <w:p w14:paraId="35DB00D9" w14:textId="27E08BC8" w:rsidR="000E42EC" w:rsidRPr="00D02E74" w:rsidRDefault="000E42EC" w:rsidP="000E42EC">
      <w:pPr>
        <w:jc w:val="both"/>
      </w:pPr>
      <w:r w:rsidRPr="00D02E74">
        <w:t xml:space="preserve">In RAN1 #117 </w:t>
      </w:r>
      <w:r w:rsidR="000C2CC7" w:rsidRPr="00D02E74">
        <w:t xml:space="preserve">and #118 </w:t>
      </w:r>
      <w:r w:rsidRPr="00D02E74">
        <w:t>meeting</w:t>
      </w:r>
      <w:r w:rsidR="00482BE2" w:rsidRPr="00D02E74">
        <w:t>s</w:t>
      </w:r>
      <w:r w:rsidRPr="00D02E74">
        <w:t xml:space="preserve"> the following agreement</w:t>
      </w:r>
      <w:r w:rsidR="0001118A" w:rsidRPr="00D02E74">
        <w:t>s</w:t>
      </w:r>
      <w:r w:rsidRPr="00D02E74">
        <w:t xml:space="preserve"> </w:t>
      </w:r>
      <w:r w:rsidRPr="00D02E74">
        <w:rPr>
          <w:color w:val="000000"/>
          <w:shd w:val="clear" w:color="auto" w:fill="FFFFFF"/>
        </w:rPr>
        <w:t>related to model transfer/delivery Case z4 have been reached</w:t>
      </w:r>
      <w:r w:rsidR="00482BE2" w:rsidRPr="00D02E74">
        <w:rPr>
          <w:color w:val="000000"/>
          <w:shd w:val="clear" w:color="auto" w:fill="FFFFFF"/>
        </w:rPr>
        <w:t xml:space="preserve"> </w:t>
      </w:r>
      <w:r w:rsidR="00482BE2" w:rsidRPr="00D02E74">
        <w:rPr>
          <w:lang w:eastAsia="ja-JP"/>
        </w:rPr>
        <w:fldChar w:fldCharType="begin"/>
      </w:r>
      <w:r w:rsidR="00482BE2" w:rsidRPr="00D02E74">
        <w:rPr>
          <w:lang w:eastAsia="ja-JP"/>
        </w:rPr>
        <w:instrText xml:space="preserve"> REF _Ref178156272 \r </w:instrText>
      </w:r>
      <w:r w:rsidR="00482BE2" w:rsidRPr="00D02E74">
        <w:rPr>
          <w:lang w:eastAsia="ja-JP"/>
        </w:rPr>
        <w:fldChar w:fldCharType="separate"/>
      </w:r>
      <w:r w:rsidR="00482BE2" w:rsidRPr="00D02E74">
        <w:rPr>
          <w:lang w:eastAsia="ja-JP"/>
        </w:rPr>
        <w:t>[4]</w:t>
      </w:r>
      <w:r w:rsidR="00482BE2" w:rsidRPr="00D02E74">
        <w:rPr>
          <w:lang w:eastAsia="ja-JP"/>
        </w:rPr>
        <w:fldChar w:fldCharType="end"/>
      </w:r>
      <w:r w:rsidRPr="00D02E74">
        <w:rPr>
          <w:color w:val="000000"/>
          <w:shd w:val="clear" w:color="auto" w:fill="FFFFFF"/>
        </w:rPr>
        <w:t>:</w:t>
      </w:r>
    </w:p>
    <w:tbl>
      <w:tblPr>
        <w:tblStyle w:val="TableGrid"/>
        <w:tblW w:w="0" w:type="auto"/>
        <w:tblLook w:val="04A0" w:firstRow="1" w:lastRow="0" w:firstColumn="1" w:lastColumn="0" w:noHBand="0" w:noVBand="1"/>
      </w:tblPr>
      <w:tblGrid>
        <w:gridCol w:w="9629"/>
      </w:tblGrid>
      <w:tr w:rsidR="000E42EC" w14:paraId="1FA3EEAE" w14:textId="77777777" w:rsidTr="00926A11">
        <w:tc>
          <w:tcPr>
            <w:tcW w:w="9629" w:type="dxa"/>
          </w:tcPr>
          <w:p w14:paraId="2DBC6843" w14:textId="43D4B99E" w:rsidR="000E42EC" w:rsidRPr="00CF66B7" w:rsidRDefault="000E42EC" w:rsidP="00926A11">
            <w:pPr>
              <w:overflowPunct/>
              <w:autoSpaceDE/>
              <w:autoSpaceDN/>
              <w:adjustRightInd/>
              <w:spacing w:after="0"/>
              <w:textAlignment w:val="auto"/>
              <w:rPr>
                <w:rFonts w:eastAsia="DengXian"/>
                <w:b/>
                <w:bCs/>
                <w:highlight w:val="green"/>
                <w:lang w:eastAsia="zh-CN"/>
              </w:rPr>
            </w:pPr>
            <w:r w:rsidRPr="00D02E74">
              <w:rPr>
                <w:rFonts w:eastAsia="DengXian"/>
                <w:b/>
                <w:bCs/>
                <w:highlight w:val="green"/>
                <w:lang w:eastAsia="zh-CN"/>
              </w:rPr>
              <w:t>Agreement #117</w:t>
            </w:r>
          </w:p>
          <w:p w14:paraId="2FF8AD9B"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From RAN1 perspective, for model delivery/transfer Case z4, further study the following alternatives (including the necessity/feasibility/benefits):</w:t>
            </w:r>
          </w:p>
          <w:p w14:paraId="7228CFEC"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Alt. A</w:t>
            </w:r>
          </w:p>
          <w:p w14:paraId="22BD8EEA"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A-1: UE reports the supported known model structure(s) to network</w:t>
            </w:r>
          </w:p>
          <w:p w14:paraId="5D207C5A"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A-2: NW transfers to UE the parameters for one or more of supported known model structure(s) reported in Step A-1</w:t>
            </w:r>
          </w:p>
          <w:p w14:paraId="424F5E43"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FFS: whether some additional step(s), and/or whether other information is needed</w:t>
            </w:r>
          </w:p>
          <w:p w14:paraId="79E01ACF"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xml:space="preserve">• Alt. B </w:t>
            </w:r>
          </w:p>
          <w:p w14:paraId="25717BAD"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B-0: UE reports to NW its support of model transfer/delivery case z4</w:t>
            </w:r>
          </w:p>
          <w:p w14:paraId="0DA254B9"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r>
            <w:r w:rsidRPr="0085758E">
              <w:rPr>
                <w:rFonts w:eastAsia="Times New Roman"/>
              </w:rPr>
              <w:tab/>
            </w:r>
            <w:r w:rsidRPr="0085758E">
              <w:rPr>
                <w:rFonts w:eastAsia="Times New Roman"/>
              </w:rPr>
              <w:tab/>
              <w:t>§ Note: Step B-0 may be before or after Step B-1, or not necessary</w:t>
            </w:r>
          </w:p>
          <w:p w14:paraId="2798EB84"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B-1: NW indicates to UE the candidate known model structure(s)</w:t>
            </w:r>
          </w:p>
          <w:p w14:paraId="308FE42C"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B-2: UE reports to NW which model structure(s) out of the candidate known model structure(s) indicated in Step B-1 is supported</w:t>
            </w:r>
          </w:p>
          <w:p w14:paraId="1B312ED3"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B-3: NW transfers to UE the parameters for one or more of supported known model structure(s) reported in Step B-2</w:t>
            </w:r>
          </w:p>
          <w:p w14:paraId="48DE0907"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xml:space="preserve">○ FFS: whether some additional step(s), and/or whether other information is needed </w:t>
            </w:r>
          </w:p>
          <w:p w14:paraId="090D2A1D"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Note: Other alternative(s) is not precluded</w:t>
            </w:r>
          </w:p>
          <w:p w14:paraId="616060BE" w14:textId="77777777" w:rsidR="000E42EC" w:rsidRDefault="000E42EC" w:rsidP="00926A11">
            <w:pPr>
              <w:overflowPunct/>
              <w:autoSpaceDE/>
              <w:autoSpaceDN/>
              <w:adjustRightInd/>
              <w:spacing w:after="0"/>
              <w:textAlignment w:val="auto"/>
              <w:rPr>
                <w:rFonts w:eastAsia="Times New Roman"/>
              </w:rPr>
            </w:pPr>
            <w:r w:rsidRPr="0085758E">
              <w:rPr>
                <w:rFonts w:eastAsia="Times New Roman"/>
              </w:rPr>
              <w:tab/>
              <w:t>• Note: Other method(s) of parameter exchange from NW to UE side is a separate discussion.</w:t>
            </w:r>
          </w:p>
          <w:p w14:paraId="59607D81" w14:textId="77777777" w:rsidR="000C2CC7" w:rsidRDefault="000C2CC7" w:rsidP="00926A11">
            <w:pPr>
              <w:overflowPunct/>
              <w:autoSpaceDE/>
              <w:autoSpaceDN/>
              <w:adjustRightInd/>
              <w:spacing w:after="0"/>
              <w:textAlignment w:val="auto"/>
              <w:rPr>
                <w:rFonts w:eastAsia="Times New Roman"/>
              </w:rPr>
            </w:pPr>
          </w:p>
          <w:p w14:paraId="32F8D705" w14:textId="77777777" w:rsidR="000C2CC7" w:rsidRDefault="000C2CC7" w:rsidP="00926A11">
            <w:pPr>
              <w:overflowPunct/>
              <w:autoSpaceDE/>
              <w:autoSpaceDN/>
              <w:adjustRightInd/>
              <w:spacing w:after="0"/>
              <w:textAlignment w:val="auto"/>
              <w:rPr>
                <w:rFonts w:eastAsia="Times New Roman"/>
              </w:rPr>
            </w:pPr>
          </w:p>
          <w:p w14:paraId="508158BF" w14:textId="52E1B591" w:rsidR="000C2CC7" w:rsidRPr="00CF66B7" w:rsidRDefault="000C2CC7" w:rsidP="000C2CC7">
            <w:pPr>
              <w:overflowPunct/>
              <w:autoSpaceDE/>
              <w:autoSpaceDN/>
              <w:adjustRightInd/>
              <w:spacing w:after="0"/>
              <w:textAlignment w:val="auto"/>
              <w:rPr>
                <w:rFonts w:eastAsia="DengXian"/>
                <w:b/>
                <w:bCs/>
                <w:highlight w:val="green"/>
                <w:lang w:eastAsia="zh-CN"/>
              </w:rPr>
            </w:pPr>
            <w:r w:rsidRPr="00D02E74">
              <w:rPr>
                <w:rFonts w:eastAsia="DengXian"/>
                <w:b/>
                <w:bCs/>
                <w:highlight w:val="green"/>
                <w:lang w:eastAsia="zh-CN"/>
              </w:rPr>
              <w:t>Agreement #118</w:t>
            </w:r>
          </w:p>
          <w:p w14:paraId="0D36653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From RAN1 perspective, the “known model structure(s)” of the model transfer/delivery Case z4 at least include known information on the following aspects</w:t>
            </w:r>
          </w:p>
          <w:p w14:paraId="7AD6A46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t>· Model type/backbone (e.g., Transformer, CNN and so on)</w:t>
            </w:r>
          </w:p>
          <w:p w14:paraId="176F16E9"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t xml:space="preserve">· In case model type is a neural network </w:t>
            </w:r>
          </w:p>
          <w:p w14:paraId="1BCEA15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Number of layers</w:t>
            </w:r>
          </w:p>
          <w:p w14:paraId="611159E1"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Layer types/structure (e.g., full connected, activation layer and so on)</w:t>
            </w:r>
          </w:p>
          <w:p w14:paraId="71B1F88F"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Layer size (e.g., the number of parameters of a layer)</w:t>
            </w:r>
          </w:p>
          <w:p w14:paraId="15F7D198" w14:textId="2C64AEBF" w:rsidR="00655C45"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 xml:space="preserve">o Connection between different layers </w:t>
            </w:r>
          </w:p>
          <w:p w14:paraId="0C4FE937" w14:textId="2D90A7A9" w:rsidR="000C2CC7" w:rsidRDefault="00655C45" w:rsidP="000C2CC7">
            <w:pPr>
              <w:overflowPunct/>
              <w:autoSpaceDE/>
              <w:autoSpaceDN/>
              <w:adjustRightInd/>
              <w:spacing w:after="0"/>
              <w:textAlignment w:val="auto"/>
              <w:rPr>
                <w:rFonts w:eastAsia="Times New Roman"/>
              </w:rPr>
            </w:pPr>
            <w:r>
              <w:rPr>
                <w:rFonts w:eastAsia="Times New Roman"/>
              </w:rPr>
              <w:t xml:space="preserve">           o </w:t>
            </w:r>
            <w:r w:rsidRPr="00D02E74">
              <w:rPr>
                <w:rFonts w:eastAsia="Times New Roman"/>
              </w:rPr>
              <w:t>M</w:t>
            </w:r>
            <w:r w:rsidR="000C2CC7" w:rsidRPr="00D02E74">
              <w:rPr>
                <w:rFonts w:eastAsia="Times New Roman"/>
              </w:rPr>
              <w:t>odel</w:t>
            </w:r>
            <w:r w:rsidR="000C2CC7" w:rsidRPr="000C2CC7">
              <w:rPr>
                <w:rFonts w:eastAsia="Times New Roman"/>
              </w:rPr>
              <w:t xml:space="preserve"> input/output related information</w:t>
            </w:r>
          </w:p>
          <w:p w14:paraId="40CC6EB7" w14:textId="1A985342" w:rsidR="00CF66B7" w:rsidRDefault="006F5185" w:rsidP="000C2CC7">
            <w:pPr>
              <w:overflowPunct/>
              <w:autoSpaceDE/>
              <w:autoSpaceDN/>
              <w:adjustRightInd/>
              <w:spacing w:after="0"/>
              <w:textAlignment w:val="auto"/>
              <w:rPr>
                <w:rFonts w:eastAsia="Times New Roman"/>
              </w:rPr>
            </w:pPr>
            <w:r>
              <w:rPr>
                <w:rFonts w:eastAsia="Times New Roman"/>
              </w:rPr>
              <w:tab/>
            </w:r>
          </w:p>
          <w:p w14:paraId="685496D4" w14:textId="77777777" w:rsidR="004820C1" w:rsidRPr="000C4857" w:rsidRDefault="004820C1" w:rsidP="004820C1">
            <w:pPr>
              <w:overflowPunct/>
              <w:autoSpaceDE/>
              <w:autoSpaceDN/>
              <w:adjustRightInd/>
              <w:spacing w:after="0"/>
              <w:textAlignment w:val="auto"/>
              <w:rPr>
                <w:bCs/>
              </w:rPr>
            </w:pPr>
            <w:r w:rsidRPr="00CF66B7">
              <w:rPr>
                <w:rFonts w:eastAsia="DengXian"/>
                <w:b/>
                <w:bCs/>
                <w:highlight w:val="green"/>
                <w:lang w:eastAsia="zh-CN"/>
              </w:rPr>
              <w:t>Agreement #118</w:t>
            </w:r>
          </w:p>
          <w:p w14:paraId="0CBCAF80" w14:textId="77777777" w:rsidR="004820C1" w:rsidRDefault="004820C1" w:rsidP="004820C1">
            <w:pPr>
              <w:overflowPunct/>
              <w:autoSpaceDE/>
              <w:autoSpaceDN/>
              <w:adjustRightInd/>
              <w:spacing w:after="0"/>
              <w:textAlignment w:val="auto"/>
              <w:rPr>
                <w:bCs/>
              </w:rPr>
            </w:pPr>
            <w:r w:rsidRPr="000C4857">
              <w:rPr>
                <w:bCs/>
              </w:rPr>
              <w:t>RAN1 is recommending extending the study of the Model identification, and Model transfer/Model delivery based on RAN1 understanding the study is not completed.</w:t>
            </w:r>
          </w:p>
          <w:p w14:paraId="1DBBB5F2" w14:textId="77777777" w:rsidR="009D37F2" w:rsidRDefault="009D37F2" w:rsidP="004820C1">
            <w:pPr>
              <w:overflowPunct/>
              <w:autoSpaceDE/>
              <w:autoSpaceDN/>
              <w:adjustRightInd/>
              <w:spacing w:after="0"/>
              <w:textAlignment w:val="auto"/>
              <w:rPr>
                <w:rFonts w:eastAsia="Times New Roman"/>
              </w:rPr>
            </w:pPr>
          </w:p>
          <w:p w14:paraId="037E509F" w14:textId="45BD9832" w:rsidR="00FF1C9B" w:rsidRPr="00023963" w:rsidRDefault="00FF1C9B" w:rsidP="00FF1C9B">
            <w:pPr>
              <w:overflowPunct/>
              <w:autoSpaceDE/>
              <w:autoSpaceDN/>
              <w:adjustRightInd/>
              <w:spacing w:after="0"/>
              <w:textAlignment w:val="auto"/>
              <w:rPr>
                <w:rFonts w:eastAsia="Times New Roman"/>
                <w:b/>
                <w:bCs/>
              </w:rPr>
            </w:pPr>
            <w:r w:rsidRPr="00023963">
              <w:rPr>
                <w:rFonts w:eastAsia="Times New Roman"/>
                <w:b/>
                <w:bCs/>
                <w:highlight w:val="green"/>
              </w:rPr>
              <w:t>Agreement #118-bis</w:t>
            </w:r>
          </w:p>
          <w:p w14:paraId="1FE784F5" w14:textId="77777777" w:rsidR="00FF1C9B" w:rsidRPr="00FF1C9B" w:rsidRDefault="00FF1C9B" w:rsidP="00FF1C9B">
            <w:pPr>
              <w:overflowPunct/>
              <w:autoSpaceDE/>
              <w:autoSpaceDN/>
              <w:adjustRightInd/>
              <w:spacing w:after="0"/>
              <w:textAlignment w:val="auto"/>
              <w:rPr>
                <w:rFonts w:eastAsia="Times New Roman"/>
                <w:iCs/>
              </w:rPr>
            </w:pPr>
            <w:r w:rsidRPr="00FF1C9B">
              <w:rPr>
                <w:rFonts w:eastAsia="Times New Roman"/>
                <w:iCs/>
              </w:rPr>
              <w:t>Regarding model transfer/delivery Case z4 for inference, further study the following aspects:</w:t>
            </w:r>
          </w:p>
          <w:p w14:paraId="0FE47064"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Whether</w:t>
            </w:r>
            <w:r w:rsidRPr="00FF1C9B">
              <w:rPr>
                <w:rFonts w:eastAsia="Times New Roman" w:hint="eastAsia"/>
                <w:iCs/>
              </w:rPr>
              <w:t>/when</w:t>
            </w:r>
            <w:r w:rsidRPr="00FF1C9B">
              <w:rPr>
                <w:rFonts w:eastAsia="Times New Roman"/>
                <w:iCs/>
              </w:rPr>
              <w:t xml:space="preserve"> UE needs </w:t>
            </w:r>
            <w:r w:rsidRPr="00FF1C9B">
              <w:rPr>
                <w:rFonts w:eastAsia="Times New Roman" w:hint="eastAsia"/>
                <w:iCs/>
              </w:rPr>
              <w:t xml:space="preserve">the </w:t>
            </w:r>
            <w:r w:rsidRPr="00FF1C9B">
              <w:rPr>
                <w:rFonts w:eastAsia="Times New Roman"/>
                <w:iCs/>
              </w:rPr>
              <w:t>transfer of new parameters for a known model structure</w:t>
            </w:r>
            <w:r w:rsidRPr="00FF1C9B">
              <w:rPr>
                <w:rFonts w:eastAsia="Times New Roman" w:hint="eastAsia"/>
                <w:iCs/>
              </w:rPr>
              <w:t>.</w:t>
            </w:r>
          </w:p>
          <w:p w14:paraId="49B86772"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Whether</w:t>
            </w:r>
            <w:r w:rsidRPr="00FF1C9B">
              <w:rPr>
                <w:rFonts w:eastAsia="Times New Roman" w:hint="eastAsia"/>
                <w:iCs/>
              </w:rPr>
              <w:t>/</w:t>
            </w:r>
            <w:r w:rsidRPr="00FF1C9B">
              <w:rPr>
                <w:rFonts w:eastAsia="Times New Roman"/>
                <w:iCs/>
              </w:rPr>
              <w:t>when</w:t>
            </w:r>
            <w:r w:rsidRPr="00FF1C9B">
              <w:rPr>
                <w:rFonts w:eastAsia="Times New Roman" w:hint="eastAsia"/>
                <w:iCs/>
              </w:rPr>
              <w:t xml:space="preserve"> </w:t>
            </w:r>
            <w:r w:rsidRPr="00FF1C9B">
              <w:rPr>
                <w:rFonts w:eastAsia="Times New Roman"/>
                <w:iCs/>
              </w:rPr>
              <w:t xml:space="preserve">the AI model with the transferred parameters is ready for inference. </w:t>
            </w:r>
          </w:p>
          <w:p w14:paraId="42656651"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hint="eastAsia"/>
                <w:iCs/>
              </w:rPr>
              <w:t>T</w:t>
            </w:r>
            <w:r w:rsidRPr="00FF1C9B">
              <w:rPr>
                <w:rFonts w:eastAsia="Times New Roman"/>
                <w:iCs/>
              </w:rPr>
              <w:t>he transfer of partial of the parameters for a known model structure</w:t>
            </w:r>
            <w:r w:rsidRPr="00FF1C9B">
              <w:rPr>
                <w:rFonts w:eastAsia="Times New Roman" w:hint="eastAsia"/>
                <w:iCs/>
              </w:rPr>
              <w:t>.</w:t>
            </w:r>
          </w:p>
          <w:p w14:paraId="47130C77" w14:textId="77777777" w:rsidR="00FF1C9B" w:rsidRPr="00FF1C9B" w:rsidRDefault="00FF1C9B" w:rsidP="00FF1C9B">
            <w:pPr>
              <w:overflowPunct/>
              <w:autoSpaceDE/>
              <w:autoSpaceDN/>
              <w:adjustRightInd/>
              <w:spacing w:after="0"/>
              <w:textAlignment w:val="auto"/>
              <w:rPr>
                <w:rFonts w:eastAsia="Times New Roman"/>
                <w:iCs/>
              </w:rPr>
            </w:pPr>
          </w:p>
          <w:p w14:paraId="40D1FF4E" w14:textId="40739BF3" w:rsidR="00FF1C9B" w:rsidRPr="00023963" w:rsidRDefault="00FF1C9B" w:rsidP="00FF1C9B">
            <w:pPr>
              <w:overflowPunct/>
              <w:autoSpaceDE/>
              <w:autoSpaceDN/>
              <w:adjustRightInd/>
              <w:spacing w:after="0"/>
              <w:textAlignment w:val="auto"/>
              <w:rPr>
                <w:rFonts w:eastAsia="Times New Roman"/>
                <w:b/>
                <w:bCs/>
              </w:rPr>
            </w:pPr>
            <w:r w:rsidRPr="00023963">
              <w:rPr>
                <w:rFonts w:eastAsia="Times New Roman"/>
                <w:b/>
                <w:bCs/>
                <w:highlight w:val="green"/>
              </w:rPr>
              <w:t>Agreement #118-bis</w:t>
            </w:r>
          </w:p>
          <w:p w14:paraId="533C3784" w14:textId="77777777" w:rsidR="00FF1C9B" w:rsidRPr="00FF1C9B" w:rsidRDefault="00FF1C9B" w:rsidP="00FF1C9B">
            <w:pPr>
              <w:overflowPunct/>
              <w:autoSpaceDE/>
              <w:autoSpaceDN/>
              <w:adjustRightInd/>
              <w:spacing w:after="0"/>
              <w:textAlignment w:val="auto"/>
              <w:rPr>
                <w:rFonts w:eastAsia="Times New Roman"/>
                <w:iCs/>
              </w:rPr>
            </w:pPr>
            <w:r w:rsidRPr="00FF1C9B">
              <w:rPr>
                <w:rFonts w:eastAsia="Times New Roman"/>
                <w:iCs/>
              </w:rPr>
              <w:t>Regarding the study of model transfer/delivery Case z4, for a given known model structure, network can transmit the following information along with the parameters:</w:t>
            </w:r>
          </w:p>
          <w:p w14:paraId="482A972C"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a first indication referring to the known model structure at least for the case there are multiple known model structures</w:t>
            </w:r>
          </w:p>
          <w:p w14:paraId="24F6531F"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 xml:space="preserve">a second indication referring </w:t>
            </w:r>
            <w:r w:rsidRPr="00FF1C9B">
              <w:rPr>
                <w:rFonts w:eastAsia="Times New Roman" w:hint="eastAsia"/>
                <w:iCs/>
              </w:rPr>
              <w:t xml:space="preserve">to </w:t>
            </w:r>
            <w:r w:rsidRPr="00FF1C9B">
              <w:rPr>
                <w:rFonts w:eastAsia="Times New Roman"/>
                <w:iCs/>
              </w:rPr>
              <w:t xml:space="preserve">the transmitted parameters </w:t>
            </w:r>
          </w:p>
          <w:p w14:paraId="18DF8177"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FFS: relationship of model ID</w:t>
            </w:r>
            <w:r w:rsidRPr="00FF1C9B">
              <w:rPr>
                <w:rFonts w:eastAsia="Times New Roman" w:hint="eastAsia"/>
                <w:iCs/>
              </w:rPr>
              <w:t>,</w:t>
            </w:r>
            <w:r w:rsidRPr="00FF1C9B">
              <w:rPr>
                <w:rFonts w:eastAsia="Times New Roman"/>
                <w:iCs/>
              </w:rPr>
              <w:t xml:space="preserve"> first</w:t>
            </w:r>
            <w:r w:rsidRPr="00FF1C9B">
              <w:rPr>
                <w:rFonts w:eastAsia="Times New Roman" w:hint="eastAsia"/>
                <w:iCs/>
              </w:rPr>
              <w:t xml:space="preserve"> indication, and </w:t>
            </w:r>
            <w:r w:rsidRPr="00FF1C9B">
              <w:rPr>
                <w:rFonts w:eastAsia="Times New Roman"/>
                <w:iCs/>
              </w:rPr>
              <w:t>second indication</w:t>
            </w:r>
          </w:p>
          <w:p w14:paraId="5176645B" w14:textId="77777777" w:rsidR="00FF1C9B" w:rsidRPr="00FF1C9B" w:rsidRDefault="00FF1C9B" w:rsidP="00FF1C9B">
            <w:pPr>
              <w:numPr>
                <w:ilvl w:val="0"/>
                <w:numId w:val="48"/>
              </w:numPr>
              <w:overflowPunct/>
              <w:autoSpaceDE/>
              <w:autoSpaceDN/>
              <w:adjustRightInd/>
              <w:spacing w:after="0"/>
              <w:textAlignment w:val="auto"/>
              <w:rPr>
                <w:rFonts w:eastAsia="Times New Roman"/>
                <w:iCs/>
              </w:rPr>
            </w:pPr>
            <w:r w:rsidRPr="00FF1C9B">
              <w:rPr>
                <w:rFonts w:eastAsia="Times New Roman"/>
                <w:iCs/>
              </w:rPr>
              <w:t>FFS: transfer partial parameters</w:t>
            </w:r>
          </w:p>
          <w:p w14:paraId="45F4E4C1" w14:textId="77777777" w:rsidR="00FF1C9B" w:rsidRPr="00FF1C9B" w:rsidRDefault="00FF1C9B" w:rsidP="00FF1C9B">
            <w:pPr>
              <w:overflowPunct/>
              <w:autoSpaceDE/>
              <w:autoSpaceDN/>
              <w:adjustRightInd/>
              <w:spacing w:after="0"/>
              <w:textAlignment w:val="auto"/>
              <w:rPr>
                <w:rFonts w:eastAsia="Times New Roman"/>
                <w:iCs/>
              </w:rPr>
            </w:pPr>
          </w:p>
          <w:p w14:paraId="5EF896F4" w14:textId="375D50FC" w:rsidR="00FF1C9B" w:rsidRPr="00023963" w:rsidRDefault="00FF1C9B" w:rsidP="00FF1C9B">
            <w:pPr>
              <w:overflowPunct/>
              <w:autoSpaceDE/>
              <w:autoSpaceDN/>
              <w:adjustRightInd/>
              <w:spacing w:after="0"/>
              <w:textAlignment w:val="auto"/>
              <w:rPr>
                <w:rFonts w:eastAsia="Times New Roman"/>
                <w:b/>
                <w:bCs/>
                <w:iCs/>
              </w:rPr>
            </w:pPr>
            <w:r w:rsidRPr="00023963">
              <w:rPr>
                <w:rFonts w:eastAsia="Times New Roman"/>
                <w:b/>
                <w:bCs/>
                <w:iCs/>
                <w:highlight w:val="green"/>
              </w:rPr>
              <w:t xml:space="preserve">Conclusion </w:t>
            </w:r>
            <w:r w:rsidRPr="00023963">
              <w:rPr>
                <w:rFonts w:eastAsia="Times New Roman"/>
                <w:b/>
                <w:bCs/>
                <w:highlight w:val="green"/>
              </w:rPr>
              <w:t>#118-bis</w:t>
            </w:r>
          </w:p>
          <w:p w14:paraId="59154279" w14:textId="1A1DEB6E" w:rsidR="009D37F2" w:rsidRPr="0070317F" w:rsidRDefault="00FF1C9B" w:rsidP="0037180D">
            <w:pPr>
              <w:overflowPunct/>
              <w:autoSpaceDE/>
              <w:autoSpaceDN/>
              <w:adjustRightInd/>
              <w:spacing w:after="0"/>
              <w:textAlignment w:val="auto"/>
              <w:rPr>
                <w:rFonts w:eastAsia="Times New Roman"/>
              </w:rPr>
            </w:pPr>
            <w:r w:rsidRPr="00FF1C9B">
              <w:rPr>
                <w:rFonts w:eastAsia="Times New Roman"/>
                <w:iCs/>
              </w:rPr>
              <w:t>From RAN1 perspective, the model transfer/delivery Case z2 is deprioritized for two-sided model in Rel-19</w:t>
            </w:r>
            <w:r w:rsidRPr="00FF1C9B">
              <w:rPr>
                <w:rFonts w:eastAsia="Times New Roman" w:hint="eastAsia"/>
                <w:iCs/>
              </w:rPr>
              <w:t>.</w:t>
            </w:r>
            <w:r w:rsidRPr="00FF1C9B">
              <w:rPr>
                <w:rFonts w:eastAsia="Times New Roman"/>
                <w:iCs/>
              </w:rPr>
              <w:t xml:space="preserve"> </w:t>
            </w:r>
          </w:p>
        </w:tc>
      </w:tr>
    </w:tbl>
    <w:p w14:paraId="6F085111" w14:textId="77777777" w:rsidR="000E42EC" w:rsidRPr="00D02E74" w:rsidRDefault="000E42EC" w:rsidP="000E42EC">
      <w:pPr>
        <w:jc w:val="both"/>
        <w:rPr>
          <w:color w:val="000000"/>
          <w:shd w:val="clear" w:color="auto" w:fill="FFFFFF"/>
        </w:rPr>
      </w:pPr>
    </w:p>
    <w:p w14:paraId="6EF3AB4D" w14:textId="1C0CEB9F" w:rsidR="008305EE" w:rsidRPr="00D02E74" w:rsidRDefault="00B7052C" w:rsidP="00457739">
      <w:pPr>
        <w:jc w:val="both"/>
      </w:pPr>
      <w:r w:rsidRPr="00D02E74">
        <w:t>T</w:t>
      </w:r>
      <w:r w:rsidR="001C7978" w:rsidRPr="00D02E74">
        <w:t xml:space="preserve">he UE-side HW/SW platform specifics </w:t>
      </w:r>
      <w:r w:rsidR="00631E8F" w:rsidRPr="00D02E74">
        <w:t xml:space="preserve">on which the ML models are executed (inference) </w:t>
      </w:r>
      <w:r w:rsidR="001C7978" w:rsidRPr="00D02E74">
        <w:t>remain proprietary to the UE-vendors</w:t>
      </w:r>
      <w:r w:rsidR="008A3C30" w:rsidRPr="00D02E74">
        <w:t xml:space="preserve">. </w:t>
      </w:r>
      <w:r w:rsidR="00D02733" w:rsidRPr="00D02E74">
        <w:t xml:space="preserve">The </w:t>
      </w:r>
      <w:r w:rsidR="00AE0198" w:rsidRPr="00D02E74">
        <w:t>two</w:t>
      </w:r>
      <w:r w:rsidR="00403713" w:rsidRPr="00D02E74">
        <w:t xml:space="preserve">-sided </w:t>
      </w:r>
      <w:r w:rsidR="00D02733" w:rsidRPr="00D02E74">
        <w:t xml:space="preserve">CSI </w:t>
      </w:r>
      <w:r w:rsidR="00007AB7" w:rsidRPr="00D02E74">
        <w:t>compression</w:t>
      </w:r>
      <w:r w:rsidR="00D02733" w:rsidRPr="00D02E74">
        <w:t xml:space="preserve"> use case </w:t>
      </w:r>
      <w:r w:rsidR="00007AB7" w:rsidRPr="00D02E74">
        <w:t>is</w:t>
      </w:r>
      <w:r w:rsidR="00D02733" w:rsidRPr="00D02E74">
        <w:t xml:space="preserve"> to be further </w:t>
      </w:r>
      <w:r w:rsidR="00CF1D27" w:rsidRPr="00D02E74">
        <w:t xml:space="preserve">studied </w:t>
      </w:r>
      <w:r w:rsidR="00F1563E" w:rsidRPr="00D02E74">
        <w:t>RAN1</w:t>
      </w:r>
      <w:r w:rsidR="00CF1D27" w:rsidRPr="00D02E74">
        <w:t xml:space="preserve"> still need</w:t>
      </w:r>
      <w:r w:rsidR="00F1563E" w:rsidRPr="00D02E74">
        <w:t>s</w:t>
      </w:r>
      <w:r w:rsidR="00CF1D27" w:rsidRPr="00D02E74">
        <w:t xml:space="preserve"> to </w:t>
      </w:r>
      <w:r w:rsidR="00F1563E" w:rsidRPr="00D02E74">
        <w:t xml:space="preserve">agree on </w:t>
      </w:r>
      <w:r w:rsidR="00CF1D27" w:rsidRPr="00D02E74">
        <w:t xml:space="preserve">the </w:t>
      </w:r>
      <w:r w:rsidR="00F1563E" w:rsidRPr="00D02E74">
        <w:t xml:space="preserve">actual </w:t>
      </w:r>
      <w:r w:rsidR="00CF1D27" w:rsidRPr="00D02E74">
        <w:t>need for mode</w:t>
      </w:r>
      <w:r w:rsidR="002C5A41" w:rsidRPr="00D02E74">
        <w:t>l</w:t>
      </w:r>
      <w:r w:rsidR="00CF1D27" w:rsidRPr="00D02E74">
        <w:t xml:space="preserve"> transfer/delivery</w:t>
      </w:r>
      <w:r w:rsidR="008A3C30" w:rsidRPr="00D02E74">
        <w:t xml:space="preserve"> Case z4</w:t>
      </w:r>
      <w:r w:rsidR="00CF1D27" w:rsidRPr="00D02E74">
        <w:t xml:space="preserve"> as part of the requirements to </w:t>
      </w:r>
      <w:r w:rsidR="00A20124" w:rsidRPr="00D02E74">
        <w:t>achieve the expected performance benefits.</w:t>
      </w:r>
      <w:r w:rsidR="004875C5" w:rsidRPr="00D02E74">
        <w:t xml:space="preserve"> </w:t>
      </w:r>
    </w:p>
    <w:p w14:paraId="77733E12" w14:textId="36B7E20B" w:rsidR="00B36B6D" w:rsidRPr="00D02E74" w:rsidRDefault="008305EE" w:rsidP="00457739">
      <w:pPr>
        <w:jc w:val="both"/>
      </w:pPr>
      <w:r w:rsidRPr="00D02E74">
        <w:t>It is to be n</w:t>
      </w:r>
      <w:r w:rsidR="004875C5" w:rsidRPr="00D02E74">
        <w:t>ote</w:t>
      </w:r>
      <w:r w:rsidRPr="00D02E74">
        <w:t>d</w:t>
      </w:r>
      <w:r w:rsidR="004875C5" w:rsidRPr="00D02E74">
        <w:t xml:space="preserve"> that model identification MI-Option 2 with dataset transfer discussed in Section 2.</w:t>
      </w:r>
      <w:r w:rsidR="00FB2160" w:rsidRPr="00D02E74">
        <w:t>1</w:t>
      </w:r>
      <w:r w:rsidRPr="00D02E74">
        <w:t xml:space="preserve"> already provides means for the UE part of the two-sided model to be trained </w:t>
      </w:r>
      <w:r w:rsidR="003A5A85" w:rsidRPr="00D02E74">
        <w:t>(training type 3)</w:t>
      </w:r>
      <w:r w:rsidRPr="00D02E74">
        <w:t xml:space="preserve">, without </w:t>
      </w:r>
      <w:r w:rsidR="003A5A85" w:rsidRPr="00D02E74">
        <w:t xml:space="preserve">any need for </w:t>
      </w:r>
      <w:r w:rsidRPr="00D02E74">
        <w:t>model transfer/delivery Case z4.</w:t>
      </w:r>
      <w:r w:rsidR="00C7226A" w:rsidRPr="00D02E74">
        <w:t xml:space="preserve"> </w:t>
      </w:r>
    </w:p>
    <w:p w14:paraId="081AF2BE" w14:textId="47678B13" w:rsidR="002C5A41" w:rsidRPr="00D02E74" w:rsidRDefault="00100D4D" w:rsidP="00457739">
      <w:pPr>
        <w:jc w:val="both"/>
      </w:pPr>
      <w:r w:rsidRPr="00D02E74">
        <w:t xml:space="preserve">Furthermore, in MI-Option 4, see Section </w:t>
      </w:r>
      <w:r w:rsidR="00712F72" w:rsidRPr="00D02E74">
        <w:t>2.</w:t>
      </w:r>
      <w:r w:rsidRPr="00D02E74">
        <w:t xml:space="preserve">3, there is no </w:t>
      </w:r>
      <w:r w:rsidR="00176140" w:rsidRPr="00D02E74">
        <w:t xml:space="preserve">mandated </w:t>
      </w:r>
      <w:r w:rsidRPr="00D02E74">
        <w:t xml:space="preserve">need for explicit transfer of </w:t>
      </w:r>
      <w:r w:rsidR="00655C45" w:rsidRPr="00D02E74">
        <w:t xml:space="preserve">a </w:t>
      </w:r>
      <w:r w:rsidRPr="00D02E74">
        <w:t>model</w:t>
      </w:r>
      <w:r w:rsidR="00D9616F" w:rsidRPr="00D02E74">
        <w:t xml:space="preserve"> from the NW to the UE</w:t>
      </w:r>
      <w:r w:rsidR="00190723" w:rsidRPr="00D02E74">
        <w:t>, as the reference model(s) are assumed to be fully standardized.</w:t>
      </w:r>
      <w:r w:rsidR="00C7226A" w:rsidRPr="00D02E74">
        <w:t xml:space="preserve"> </w:t>
      </w:r>
      <w:r w:rsidR="00F63220" w:rsidRPr="00D02E74">
        <w:t xml:space="preserve">Nevertheless, </w:t>
      </w:r>
      <w:r w:rsidR="00940E7D" w:rsidRPr="00D02E74">
        <w:t>the case z4 definition of “known model structure”</w:t>
      </w:r>
      <w:r w:rsidR="000B17D3" w:rsidRPr="00D02E74">
        <w:t xml:space="preserve"> </w:t>
      </w:r>
      <w:r w:rsidR="00ED6DA3" w:rsidRPr="00D02E74">
        <w:t>is</w:t>
      </w:r>
      <w:r w:rsidR="000B17D3" w:rsidRPr="00D02E74">
        <w:t xml:space="preserve"> still</w:t>
      </w:r>
      <w:r w:rsidR="00940E7D" w:rsidRPr="00D02E74">
        <w:t xml:space="preserve"> applicable</w:t>
      </w:r>
      <w:r w:rsidR="001B27D1" w:rsidRPr="00D02E74">
        <w:t xml:space="preserve"> due to assumption of fully standardized model. </w:t>
      </w:r>
      <w:r w:rsidR="00CA1155" w:rsidRPr="00D02E74">
        <w:t>W</w:t>
      </w:r>
      <w:r w:rsidR="00C7226A" w:rsidRPr="00D02E74">
        <w:t xml:space="preserve">e note that only in MI-Option 3 </w:t>
      </w:r>
      <w:proofErr w:type="spellStart"/>
      <w:r w:rsidR="00C7226A" w:rsidRPr="00D02E74">
        <w:t>analyzed</w:t>
      </w:r>
      <w:proofErr w:type="spellEnd"/>
      <w:r w:rsidR="00C7226A" w:rsidRPr="00D02E74">
        <w:t xml:space="preserve"> in Section 2.2 there is </w:t>
      </w:r>
      <w:r w:rsidR="000B11BB" w:rsidRPr="00D02E74">
        <w:t xml:space="preserve">actual </w:t>
      </w:r>
      <w:r w:rsidR="00597728" w:rsidRPr="00D02E74">
        <w:t xml:space="preserve">need to have </w:t>
      </w:r>
      <w:r w:rsidR="002C31EB" w:rsidRPr="00D02E74">
        <w:t>model</w:t>
      </w:r>
      <w:r w:rsidR="00A03351" w:rsidRPr="00D02E74">
        <w:t xml:space="preserve"> transfer/</w:t>
      </w:r>
      <w:r w:rsidR="000B11BB" w:rsidRPr="00D02E74">
        <w:t>delivery (in a standardized format)</w:t>
      </w:r>
      <w:r w:rsidR="00095BE3" w:rsidRPr="00D02E74">
        <w:t xml:space="preserve"> from NW to the UE</w:t>
      </w:r>
      <w:r w:rsidR="000B11BB" w:rsidRPr="00D02E74">
        <w:t>.</w:t>
      </w:r>
    </w:p>
    <w:p w14:paraId="68000248" w14:textId="7C144D9A" w:rsidR="0054165B" w:rsidRPr="00D02E74" w:rsidRDefault="006831D8" w:rsidP="00457739">
      <w:pPr>
        <w:jc w:val="both"/>
      </w:pPr>
      <w:r w:rsidRPr="009A24F4">
        <w:rPr>
          <w:b/>
          <w:bCs/>
        </w:rPr>
        <w:t>Observation</w:t>
      </w:r>
      <w:r w:rsidR="006E024F">
        <w:rPr>
          <w:b/>
          <w:bCs/>
        </w:rPr>
        <w:t xml:space="preserve"> 4</w:t>
      </w:r>
      <w:r w:rsidRPr="009A24F4">
        <w:rPr>
          <w:b/>
          <w:bCs/>
        </w:rPr>
        <w:t xml:space="preserve">: </w:t>
      </w:r>
      <w:r w:rsidR="00E61A43" w:rsidRPr="00D02E74">
        <w:rPr>
          <w:b/>
          <w:bCs/>
        </w:rPr>
        <w:t>T</w:t>
      </w:r>
      <w:r w:rsidRPr="009A24F4">
        <w:rPr>
          <w:b/>
          <w:bCs/>
        </w:rPr>
        <w:t xml:space="preserve">he model transfer/delivery </w:t>
      </w:r>
      <w:r w:rsidR="00DE200D" w:rsidRPr="00D02E74">
        <w:rPr>
          <w:b/>
          <w:bCs/>
        </w:rPr>
        <w:t>C</w:t>
      </w:r>
      <w:r w:rsidRPr="009A24F4">
        <w:rPr>
          <w:b/>
          <w:bCs/>
        </w:rPr>
        <w:t xml:space="preserve">ase 4 applies </w:t>
      </w:r>
      <w:r w:rsidR="00F5141A" w:rsidRPr="00D02E74">
        <w:rPr>
          <w:b/>
          <w:bCs/>
        </w:rPr>
        <w:t xml:space="preserve">only </w:t>
      </w:r>
      <w:r w:rsidR="00DE200D" w:rsidRPr="00D02E74">
        <w:rPr>
          <w:b/>
          <w:bCs/>
        </w:rPr>
        <w:t xml:space="preserve">when the </w:t>
      </w:r>
      <w:r w:rsidR="00DE200D" w:rsidRPr="009A24F4">
        <w:rPr>
          <w:b/>
          <w:bCs/>
        </w:rPr>
        <w:t xml:space="preserve">inter-vendor collaboration Option </w:t>
      </w:r>
      <w:r w:rsidR="00F3571A" w:rsidRPr="00D02E74">
        <w:rPr>
          <w:b/>
          <w:bCs/>
        </w:rPr>
        <w:t>3</w:t>
      </w:r>
      <w:r w:rsidR="00DE200D" w:rsidRPr="009A24F4">
        <w:rPr>
          <w:b/>
          <w:bCs/>
        </w:rPr>
        <w:t xml:space="preserve"> (Direction </w:t>
      </w:r>
      <w:r w:rsidR="00E61A43" w:rsidRPr="00D02E74">
        <w:rPr>
          <w:b/>
          <w:bCs/>
        </w:rPr>
        <w:t>A or B</w:t>
      </w:r>
      <w:r w:rsidR="00DE200D" w:rsidRPr="009A24F4">
        <w:rPr>
          <w:b/>
          <w:bCs/>
        </w:rPr>
        <w:t xml:space="preserve">) </w:t>
      </w:r>
      <w:r w:rsidR="009B1CA7" w:rsidRPr="00D02E74">
        <w:rPr>
          <w:b/>
          <w:bCs/>
        </w:rPr>
        <w:t>are</w:t>
      </w:r>
      <w:r w:rsidR="00DE200D" w:rsidRPr="009A24F4">
        <w:rPr>
          <w:b/>
          <w:bCs/>
        </w:rPr>
        <w:t xml:space="preserve"> adopted</w:t>
      </w:r>
      <w:r w:rsidR="00DE200D" w:rsidRPr="00D02E74">
        <w:t xml:space="preserve"> </w:t>
      </w:r>
      <w:r w:rsidR="00DE200D" w:rsidRPr="009A24F4">
        <w:rPr>
          <w:b/>
          <w:bCs/>
        </w:rPr>
        <w:t xml:space="preserve">and requires </w:t>
      </w:r>
      <w:r w:rsidR="00DE200D" w:rsidRPr="00D02E74">
        <w:rPr>
          <w:b/>
          <w:bCs/>
        </w:rPr>
        <w:t xml:space="preserve">the model identification </w:t>
      </w:r>
      <w:r w:rsidR="00E61A43" w:rsidRPr="00D02E74">
        <w:rPr>
          <w:b/>
          <w:bCs/>
        </w:rPr>
        <w:t xml:space="preserve">ML-Option 3 </w:t>
      </w:r>
      <w:r w:rsidR="00DE200D" w:rsidRPr="00D02E74">
        <w:rPr>
          <w:b/>
          <w:bCs/>
        </w:rPr>
        <w:t>to be used.</w:t>
      </w:r>
    </w:p>
    <w:p w14:paraId="435FB25E" w14:textId="32A0A879" w:rsidR="00D13C26" w:rsidRPr="00D02E74" w:rsidRDefault="0041611B" w:rsidP="00457739">
      <w:pPr>
        <w:jc w:val="both"/>
      </w:pPr>
      <w:r w:rsidRPr="00D02E74">
        <w:t xml:space="preserve">The </w:t>
      </w:r>
      <w:r w:rsidR="00452FF3" w:rsidRPr="00D02E74">
        <w:t>data</w:t>
      </w:r>
      <w:r w:rsidR="00923E90" w:rsidRPr="00D02E74">
        <w:t xml:space="preserve"> size</w:t>
      </w:r>
      <w:r w:rsidR="00181A5F" w:rsidRPr="00D02E74">
        <w:t xml:space="preserve"> and target transfer time</w:t>
      </w:r>
      <w:r w:rsidR="00452FF3" w:rsidRPr="00D02E74">
        <w:t xml:space="preserve"> for Case z4</w:t>
      </w:r>
      <w:r w:rsidR="006B3167" w:rsidRPr="00D02E74">
        <w:t>, which both</w:t>
      </w:r>
      <w:r w:rsidR="00181A5F" w:rsidRPr="00D02E74">
        <w:t xml:space="preserve"> </w:t>
      </w:r>
      <w:r w:rsidR="00877623" w:rsidRPr="00D02E74">
        <w:t>are</w:t>
      </w:r>
      <w:r w:rsidR="00181A5F" w:rsidRPr="00D02E74">
        <w:t xml:space="preserve"> specific</w:t>
      </w:r>
      <w:r w:rsidR="00877623" w:rsidRPr="00D02E74">
        <w:t xml:space="preserve"> to the CSI compression use case</w:t>
      </w:r>
      <w:r w:rsidR="006B3167" w:rsidRPr="00D02E74">
        <w:t xml:space="preserve">, </w:t>
      </w:r>
      <w:r w:rsidR="005B5087" w:rsidRPr="00D02E74">
        <w:t>need to be</w:t>
      </w:r>
      <w:r w:rsidR="00181A5F" w:rsidRPr="00D02E74">
        <w:t xml:space="preserve"> </w:t>
      </w:r>
      <w:r w:rsidR="005B5087" w:rsidRPr="00D02E74">
        <w:t xml:space="preserve">possible </w:t>
      </w:r>
      <w:r w:rsidR="00181A5F" w:rsidRPr="00D02E74">
        <w:t>to control</w:t>
      </w:r>
      <w:r w:rsidR="000C01E4" w:rsidRPr="00D02E74">
        <w:t xml:space="preserve"> to adapt to the radio scenario and conditions when the transfer </w:t>
      </w:r>
      <w:r w:rsidR="00894EF8" w:rsidRPr="00D02E74">
        <w:t>to the UE is executed.</w:t>
      </w:r>
      <w:r w:rsidR="00F4238E" w:rsidRPr="00D02E74">
        <w:t xml:space="preserve"> </w:t>
      </w:r>
      <w:r w:rsidR="00AB3EF8" w:rsidRPr="00D02E74">
        <w:t xml:space="preserve">Hence </w:t>
      </w:r>
      <w:r w:rsidR="00A35B18" w:rsidRPr="00D02E74">
        <w:t>the</w:t>
      </w:r>
      <w:r w:rsidR="006E3FD7" w:rsidRPr="00D02E74">
        <w:t xml:space="preserve"> </w:t>
      </w:r>
      <w:r w:rsidR="00AB3EF8" w:rsidRPr="00D02E74">
        <w:t xml:space="preserve">transfer </w:t>
      </w:r>
      <w:r w:rsidR="00AD7094" w:rsidRPr="00D02E74">
        <w:t xml:space="preserve">format definition </w:t>
      </w:r>
      <w:r w:rsidR="008A275F" w:rsidRPr="00D02E74">
        <w:t>must</w:t>
      </w:r>
      <w:r w:rsidR="00AB3EF8" w:rsidRPr="00D02E74">
        <w:t xml:space="preserve"> be </w:t>
      </w:r>
      <w:r w:rsidR="000C01E4" w:rsidRPr="00D02E74">
        <w:t>configurable and flexible</w:t>
      </w:r>
      <w:r w:rsidR="008A275F" w:rsidRPr="00D02E74">
        <w:t xml:space="preserve"> enough, i.e. include different</w:t>
      </w:r>
      <w:r w:rsidR="00A35B18" w:rsidRPr="00D02E74">
        <w:t xml:space="preserve"> degrees of freedom for the selection of the model parts which need to be transferred</w:t>
      </w:r>
      <w:r w:rsidR="009602E6" w:rsidRPr="00D02E74">
        <w:t xml:space="preserve">, based on the </w:t>
      </w:r>
      <w:r w:rsidR="00BE5F07" w:rsidRPr="00D02E74">
        <w:t>information provided by t</w:t>
      </w:r>
      <w:r w:rsidR="00D56E52" w:rsidRPr="00D02E74">
        <w:t>he UE vendor</w:t>
      </w:r>
      <w:r w:rsidR="00A35B18" w:rsidRPr="00D02E74">
        <w:t xml:space="preserve">. </w:t>
      </w:r>
      <w:r w:rsidR="003861EA" w:rsidRPr="00D02E74">
        <w:t>Further</w:t>
      </w:r>
      <w:r w:rsidR="00F4238E" w:rsidRPr="00D02E74">
        <w:t xml:space="preserve"> justification of this approach can be clarified in RAN2</w:t>
      </w:r>
      <w:r w:rsidR="009C1A3B" w:rsidRPr="00D02E74">
        <w:t xml:space="preserve"> discussions</w:t>
      </w:r>
      <w:r w:rsidR="00F4238E" w:rsidRPr="00D02E74">
        <w:t>.</w:t>
      </w:r>
    </w:p>
    <w:p w14:paraId="0657E4E5" w14:textId="586BF1BD" w:rsidR="0018523C" w:rsidRPr="00D02E74" w:rsidRDefault="00E34BA5" w:rsidP="00457739">
      <w:pPr>
        <w:jc w:val="both"/>
        <w:rPr>
          <w:b/>
          <w:bCs/>
        </w:rPr>
      </w:pPr>
      <w:r>
        <w:rPr>
          <w:rStyle w:val="ui-provider"/>
          <w:b/>
          <w:bCs/>
        </w:rPr>
        <w:t xml:space="preserve">Observation </w:t>
      </w:r>
      <w:r w:rsidR="006A31CC">
        <w:rPr>
          <w:rStyle w:val="ui-provider"/>
          <w:b/>
          <w:bCs/>
        </w:rPr>
        <w:t>5</w:t>
      </w:r>
      <w:r w:rsidR="00395AC1" w:rsidRPr="00473365">
        <w:rPr>
          <w:rStyle w:val="ui-provider"/>
          <w:b/>
          <w:bCs/>
        </w:rPr>
        <w:t xml:space="preserve">: </w:t>
      </w:r>
      <w:r w:rsidR="00C72734" w:rsidRPr="00473365">
        <w:rPr>
          <w:rStyle w:val="ui-provider"/>
          <w:b/>
          <w:bCs/>
        </w:rPr>
        <w:t>The</w:t>
      </w:r>
      <w:r w:rsidR="00C73D33" w:rsidRPr="00473365">
        <w:rPr>
          <w:rStyle w:val="ui-provider"/>
          <w:b/>
          <w:bCs/>
        </w:rPr>
        <w:t xml:space="preserve"> RAN1 related configurations </w:t>
      </w:r>
      <w:r>
        <w:rPr>
          <w:rStyle w:val="ui-provider"/>
          <w:b/>
          <w:bCs/>
        </w:rPr>
        <w:t xml:space="preserve">may </w:t>
      </w:r>
      <w:r w:rsidR="00FB0199">
        <w:rPr>
          <w:rStyle w:val="ui-provider"/>
          <w:b/>
          <w:bCs/>
        </w:rPr>
        <w:t xml:space="preserve">be considered </w:t>
      </w:r>
      <w:r w:rsidR="00C73D33" w:rsidRPr="00473365">
        <w:rPr>
          <w:rStyle w:val="ui-provider"/>
          <w:b/>
          <w:bCs/>
        </w:rPr>
        <w:t>for t</w:t>
      </w:r>
      <w:r w:rsidR="009602E6" w:rsidRPr="00473365">
        <w:rPr>
          <w:rStyle w:val="ui-provider"/>
          <w:b/>
          <w:bCs/>
        </w:rPr>
        <w:t xml:space="preserve">he transfer should be flexible </w:t>
      </w:r>
      <w:r w:rsidR="00C73D33" w:rsidRPr="00473365">
        <w:rPr>
          <w:rStyle w:val="ui-provider"/>
          <w:b/>
          <w:bCs/>
        </w:rPr>
        <w:t xml:space="preserve">enough </w:t>
      </w:r>
      <w:r w:rsidR="009602E6" w:rsidRPr="00473365">
        <w:rPr>
          <w:rStyle w:val="ui-provider"/>
          <w:b/>
          <w:bCs/>
        </w:rPr>
        <w:t>to allow full or partial model updates, i.e. the CP config might indicate this, and the transfer needs to include UE-vendor specific meta information</w:t>
      </w:r>
      <w:r w:rsidR="00473365" w:rsidRPr="00473365">
        <w:rPr>
          <w:rStyle w:val="ui-provider"/>
          <w:b/>
          <w:bCs/>
        </w:rPr>
        <w:t>.</w:t>
      </w:r>
    </w:p>
    <w:bookmarkEnd w:id="2"/>
    <w:p w14:paraId="0A12B047" w14:textId="34182CBC" w:rsidR="007F20CF" w:rsidRPr="00023963" w:rsidRDefault="003025A7" w:rsidP="00897A49">
      <w:pPr>
        <w:jc w:val="both"/>
        <w:rPr>
          <w:lang w:val="en-US"/>
        </w:rPr>
      </w:pPr>
      <w:r w:rsidRPr="00023963">
        <w:rPr>
          <w:lang w:val="en-US"/>
        </w:rPr>
        <w:t>In this respect, the model transfer/delivery mechanism</w:t>
      </w:r>
      <w:r w:rsidR="00D06841" w:rsidRPr="00023963">
        <w:rPr>
          <w:lang w:val="en-US"/>
        </w:rPr>
        <w:t xml:space="preserve"> </w:t>
      </w:r>
      <w:r w:rsidR="007F20CF" w:rsidRPr="00023963">
        <w:rPr>
          <w:lang w:val="en-US"/>
        </w:rPr>
        <w:t>shall</w:t>
      </w:r>
      <w:r w:rsidR="00D06841" w:rsidRPr="00023963">
        <w:rPr>
          <w:lang w:val="en-US"/>
        </w:rPr>
        <w:t xml:space="preserve"> be able to handle the transfer of</w:t>
      </w:r>
      <w:r w:rsidR="007F20CF" w:rsidRPr="00023963">
        <w:rPr>
          <w:lang w:val="en-US"/>
        </w:rPr>
        <w:t xml:space="preserve"> model</w:t>
      </w:r>
      <w:r w:rsidR="00BE1598" w:rsidRPr="00023963">
        <w:rPr>
          <w:lang w:val="en-US"/>
        </w:rPr>
        <w:t xml:space="preserve"> data</w:t>
      </w:r>
      <w:r w:rsidR="007F20CF" w:rsidRPr="00023963">
        <w:rPr>
          <w:lang w:val="en-US"/>
        </w:rPr>
        <w:t xml:space="preserve"> in different </w:t>
      </w:r>
      <w:r w:rsidR="002F3CAE" w:rsidRPr="00023963">
        <w:rPr>
          <w:lang w:val="en-US"/>
        </w:rPr>
        <w:t>cases</w:t>
      </w:r>
      <w:r w:rsidR="007F20CF" w:rsidRPr="00023963">
        <w:rPr>
          <w:lang w:val="en-US"/>
        </w:rPr>
        <w:t xml:space="preserve">, </w:t>
      </w:r>
      <w:r w:rsidR="008434EE" w:rsidRPr="00023963">
        <w:rPr>
          <w:lang w:val="en-US"/>
        </w:rPr>
        <w:t>including at least</w:t>
      </w:r>
      <w:r w:rsidR="007F20CF" w:rsidRPr="00023963">
        <w:rPr>
          <w:lang w:val="en-US"/>
        </w:rPr>
        <w:t>:</w:t>
      </w:r>
    </w:p>
    <w:p w14:paraId="03BC20AD" w14:textId="7618FC31" w:rsidR="00BE1598" w:rsidRPr="00023963" w:rsidRDefault="00BE1598" w:rsidP="007F20CF">
      <w:pPr>
        <w:pStyle w:val="ListParagraph"/>
        <w:numPr>
          <w:ilvl w:val="0"/>
          <w:numId w:val="50"/>
        </w:numPr>
        <w:jc w:val="both"/>
        <w:rPr>
          <w:sz w:val="20"/>
          <w:szCs w:val="20"/>
          <w:lang w:val="en-US"/>
        </w:rPr>
      </w:pPr>
      <w:r w:rsidRPr="00023963">
        <w:rPr>
          <w:sz w:val="20"/>
          <w:szCs w:val="20"/>
          <w:lang w:val="en-US"/>
        </w:rPr>
        <w:t xml:space="preserve">Model </w:t>
      </w:r>
      <w:r w:rsidR="003172E6" w:rsidRPr="00023963">
        <w:rPr>
          <w:sz w:val="20"/>
          <w:szCs w:val="20"/>
          <w:lang w:val="en-US"/>
        </w:rPr>
        <w:t>structure ID</w:t>
      </w:r>
      <w:r w:rsidR="00AD3163" w:rsidRPr="00023963">
        <w:rPr>
          <w:sz w:val="20"/>
          <w:szCs w:val="20"/>
          <w:lang w:val="en-US"/>
        </w:rPr>
        <w:t xml:space="preserve"> (indication referring to known model structure) and</w:t>
      </w:r>
      <w:r w:rsidR="003172E6" w:rsidRPr="00023963">
        <w:rPr>
          <w:sz w:val="20"/>
          <w:szCs w:val="20"/>
          <w:lang w:val="en-US"/>
        </w:rPr>
        <w:t xml:space="preserve"> </w:t>
      </w:r>
      <w:r w:rsidR="000C3790" w:rsidRPr="00023963">
        <w:rPr>
          <w:sz w:val="20"/>
          <w:szCs w:val="20"/>
          <w:lang w:val="en-US"/>
        </w:rPr>
        <w:t>full set of</w:t>
      </w:r>
      <w:r w:rsidR="003172E6" w:rsidRPr="00023963">
        <w:rPr>
          <w:sz w:val="20"/>
          <w:szCs w:val="20"/>
          <w:lang w:val="en-US"/>
        </w:rPr>
        <w:t xml:space="preserve"> </w:t>
      </w:r>
      <w:r w:rsidR="006E6660" w:rsidRPr="006E6660">
        <w:rPr>
          <w:sz w:val="20"/>
          <w:szCs w:val="20"/>
          <w:lang w:val="en-US"/>
        </w:rPr>
        <w:t>parameter</w:t>
      </w:r>
      <w:r w:rsidR="003172E6" w:rsidRPr="00023963">
        <w:rPr>
          <w:sz w:val="20"/>
          <w:szCs w:val="20"/>
          <w:lang w:val="en-US"/>
        </w:rPr>
        <w:t xml:space="preserve"> values</w:t>
      </w:r>
      <w:r w:rsidR="008434EE" w:rsidRPr="00023963">
        <w:rPr>
          <w:sz w:val="20"/>
          <w:szCs w:val="20"/>
          <w:lang w:val="en-US"/>
        </w:rPr>
        <w:t>, or</w:t>
      </w:r>
    </w:p>
    <w:p w14:paraId="0615D160" w14:textId="42BE773B" w:rsidR="008C7359" w:rsidRPr="00023963" w:rsidRDefault="000C3790" w:rsidP="007F20CF">
      <w:pPr>
        <w:pStyle w:val="ListParagraph"/>
        <w:numPr>
          <w:ilvl w:val="0"/>
          <w:numId w:val="50"/>
        </w:numPr>
        <w:jc w:val="both"/>
        <w:rPr>
          <w:sz w:val="20"/>
          <w:szCs w:val="20"/>
        </w:rPr>
      </w:pPr>
      <w:r w:rsidRPr="00023963">
        <w:rPr>
          <w:sz w:val="20"/>
          <w:szCs w:val="20"/>
          <w:lang w:val="en-US"/>
        </w:rPr>
        <w:t>Model structure ID</w:t>
      </w:r>
      <w:r w:rsidR="008C6350" w:rsidRPr="00023963">
        <w:rPr>
          <w:sz w:val="20"/>
          <w:szCs w:val="20"/>
          <w:lang w:val="en-US"/>
        </w:rPr>
        <w:t xml:space="preserve"> and </w:t>
      </w:r>
      <w:r w:rsidR="009E046C" w:rsidRPr="00023963">
        <w:rPr>
          <w:sz w:val="20"/>
          <w:szCs w:val="20"/>
          <w:lang w:val="en-US"/>
        </w:rPr>
        <w:t>partial/</w:t>
      </w:r>
      <w:r w:rsidR="008C6350" w:rsidRPr="00023963">
        <w:rPr>
          <w:sz w:val="20"/>
          <w:szCs w:val="20"/>
          <w:lang w:val="en-US"/>
        </w:rPr>
        <w:t xml:space="preserve">selected sub-set of parameter values (e.g. the </w:t>
      </w:r>
      <w:r w:rsidR="002F3CAE" w:rsidRPr="00023963">
        <w:rPr>
          <w:sz w:val="20"/>
          <w:szCs w:val="20"/>
          <w:lang w:val="en-US"/>
        </w:rPr>
        <w:t xml:space="preserve">values for the </w:t>
      </w:r>
      <w:r w:rsidR="006E6660" w:rsidRPr="006E6660">
        <w:rPr>
          <w:sz w:val="20"/>
          <w:szCs w:val="20"/>
          <w:lang w:val="en-US"/>
        </w:rPr>
        <w:t>parameters</w:t>
      </w:r>
      <w:r w:rsidR="008C6350" w:rsidRPr="00023963">
        <w:rPr>
          <w:sz w:val="20"/>
          <w:szCs w:val="20"/>
          <w:lang w:val="en-US"/>
        </w:rPr>
        <w:t xml:space="preserve"> updated since </w:t>
      </w:r>
      <w:r w:rsidR="002F3CAE" w:rsidRPr="00023963">
        <w:rPr>
          <w:sz w:val="20"/>
          <w:szCs w:val="20"/>
          <w:lang w:val="en-US"/>
        </w:rPr>
        <w:t xml:space="preserve">the </w:t>
      </w:r>
      <w:r w:rsidR="008C6350" w:rsidRPr="00023963">
        <w:rPr>
          <w:sz w:val="20"/>
          <w:szCs w:val="20"/>
          <w:lang w:val="en-US"/>
        </w:rPr>
        <w:t>last trans</w:t>
      </w:r>
      <w:r w:rsidR="002F3CAE" w:rsidRPr="00023963">
        <w:rPr>
          <w:sz w:val="20"/>
          <w:szCs w:val="20"/>
          <w:lang w:val="en-US"/>
        </w:rPr>
        <w:t>fer)</w:t>
      </w:r>
    </w:p>
    <w:p w14:paraId="1E6A1A31" w14:textId="77777777" w:rsidR="002F3CAE" w:rsidRDefault="002F3CAE" w:rsidP="006E6660">
      <w:pPr>
        <w:pStyle w:val="ListParagraph"/>
        <w:ind w:left="1080"/>
        <w:jc w:val="both"/>
      </w:pPr>
    </w:p>
    <w:p w14:paraId="52E1FBF2" w14:textId="60BC7CBC" w:rsidR="001E61C5" w:rsidRDefault="009F2196" w:rsidP="00C51C1E">
      <w:pPr>
        <w:jc w:val="both"/>
        <w:rPr>
          <w:rFonts w:eastAsia="DengXian"/>
          <w:lang w:eastAsia="zh-CN"/>
        </w:rPr>
      </w:pPr>
      <w:r>
        <w:t>Given the complexity of generating an actual run-time ready model for the UE-vendor platform</w:t>
      </w:r>
      <w:r w:rsidR="00257B34">
        <w:t>s</w:t>
      </w:r>
      <w:r>
        <w:t>,</w:t>
      </w:r>
      <w:r w:rsidR="00257B34">
        <w:t xml:space="preserve"> the transferred model can only be a non-compiled (however, potentially compressed) version of the model, which requires further </w:t>
      </w:r>
      <w:r w:rsidR="009F04D8" w:rsidRPr="00D02E74">
        <w:rPr>
          <w:rFonts w:eastAsia="DengXian"/>
          <w:lang w:eastAsia="zh-CN"/>
        </w:rPr>
        <w:t>offline engineering</w:t>
      </w:r>
      <w:r w:rsidR="009F04D8">
        <w:rPr>
          <w:rFonts w:eastAsia="DengXian"/>
          <w:lang w:eastAsia="zh-CN"/>
        </w:rPr>
        <w:t xml:space="preserve"> at the UE side before the model is ready for inference.</w:t>
      </w:r>
      <w:r w:rsidR="00C0107E">
        <w:rPr>
          <w:rFonts w:eastAsia="DengXian"/>
          <w:lang w:eastAsia="zh-CN"/>
        </w:rPr>
        <w:t xml:space="preserve"> </w:t>
      </w:r>
    </w:p>
    <w:p w14:paraId="6BB88618" w14:textId="4340D469" w:rsidR="00C0107E" w:rsidRPr="00023963" w:rsidRDefault="00C0107E" w:rsidP="00C51C1E">
      <w:pPr>
        <w:jc w:val="both"/>
      </w:pPr>
      <w:r>
        <w:rPr>
          <w:rFonts w:eastAsia="DengXian"/>
          <w:lang w:eastAsia="zh-CN"/>
        </w:rPr>
        <w:t xml:space="preserve">When </w:t>
      </w:r>
      <w:r w:rsidR="00325623" w:rsidRPr="00FF1C9B">
        <w:rPr>
          <w:rFonts w:eastAsia="Times New Roman"/>
          <w:iCs/>
        </w:rPr>
        <w:t>transfer of partial of the parameters for a known model structure</w:t>
      </w:r>
      <w:r w:rsidR="00325623">
        <w:rPr>
          <w:rFonts w:eastAsia="Times New Roman"/>
          <w:iCs/>
        </w:rPr>
        <w:t xml:space="preserve"> is used (item ii above) th</w:t>
      </w:r>
      <w:r w:rsidR="00140CE4">
        <w:rPr>
          <w:rFonts w:eastAsia="Times New Roman"/>
          <w:iCs/>
        </w:rPr>
        <w:t xml:space="preserve">is needs to be implicitly associated with an </w:t>
      </w:r>
      <w:r w:rsidR="00140CE4" w:rsidRPr="007966B6">
        <w:rPr>
          <w:lang w:val="en-US"/>
        </w:rPr>
        <w:t>indication referring to known model structure</w:t>
      </w:r>
      <w:r w:rsidR="00140CE4">
        <w:rPr>
          <w:rFonts w:eastAsia="Times New Roman"/>
          <w:iCs/>
        </w:rPr>
        <w:t xml:space="preserve"> (model structure ID)</w:t>
      </w:r>
      <w:r w:rsidR="00F14417">
        <w:rPr>
          <w:rFonts w:eastAsia="Times New Roman"/>
          <w:iCs/>
        </w:rPr>
        <w:t xml:space="preserve">, hence an additional </w:t>
      </w:r>
      <w:r w:rsidR="00F14417" w:rsidRPr="00FF1C9B">
        <w:rPr>
          <w:rFonts w:eastAsia="Times New Roman"/>
          <w:iCs/>
        </w:rPr>
        <w:t xml:space="preserve">second indication referring </w:t>
      </w:r>
      <w:r w:rsidR="00F14417" w:rsidRPr="00FF1C9B">
        <w:rPr>
          <w:rFonts w:eastAsia="Times New Roman" w:hint="eastAsia"/>
          <w:iCs/>
        </w:rPr>
        <w:t xml:space="preserve">to </w:t>
      </w:r>
      <w:r w:rsidR="00F14417" w:rsidRPr="00FF1C9B">
        <w:rPr>
          <w:rFonts w:eastAsia="Times New Roman"/>
          <w:iCs/>
        </w:rPr>
        <w:t>the transmitted parameters</w:t>
      </w:r>
      <w:r w:rsidR="00F14417">
        <w:rPr>
          <w:rFonts w:eastAsia="Times New Roman"/>
          <w:iCs/>
        </w:rPr>
        <w:t xml:space="preserve"> seems unnecessary.</w:t>
      </w:r>
    </w:p>
    <w:p w14:paraId="47B6A43F" w14:textId="2DE6C59C" w:rsidR="00C51C1E" w:rsidRPr="00D02E74" w:rsidRDefault="00C51C1E" w:rsidP="00C51C1E">
      <w:pPr>
        <w:jc w:val="both"/>
      </w:pPr>
      <w:r>
        <w:rPr>
          <w:b/>
          <w:bCs/>
        </w:rPr>
        <w:t>Proposal 2</w:t>
      </w:r>
      <w:r w:rsidRPr="009A24F4">
        <w:rPr>
          <w:b/>
          <w:bCs/>
        </w:rPr>
        <w:t xml:space="preserve">: </w:t>
      </w:r>
      <w:r w:rsidRPr="00D02E74">
        <w:rPr>
          <w:b/>
          <w:bCs/>
        </w:rPr>
        <w:t>T</w:t>
      </w:r>
      <w:r w:rsidRPr="009A24F4">
        <w:rPr>
          <w:b/>
          <w:bCs/>
        </w:rPr>
        <w:t xml:space="preserve">he model transfer/delivery </w:t>
      </w:r>
      <w:r w:rsidRPr="00D02E74">
        <w:rPr>
          <w:b/>
          <w:bCs/>
        </w:rPr>
        <w:t>C</w:t>
      </w:r>
      <w:r w:rsidRPr="009A24F4">
        <w:rPr>
          <w:b/>
          <w:bCs/>
        </w:rPr>
        <w:t xml:space="preserve">ase 4 </w:t>
      </w:r>
      <w:r>
        <w:rPr>
          <w:b/>
          <w:bCs/>
        </w:rPr>
        <w:t>configurations</w:t>
      </w:r>
      <w:r w:rsidR="00E4521C">
        <w:rPr>
          <w:b/>
          <w:bCs/>
        </w:rPr>
        <w:t xml:space="preserve"> for two-sided models,</w:t>
      </w:r>
      <w:r>
        <w:rPr>
          <w:b/>
          <w:bCs/>
        </w:rPr>
        <w:t xml:space="preserve"> need to support </w:t>
      </w:r>
      <w:r w:rsidR="001E61C5">
        <w:rPr>
          <w:b/>
          <w:bCs/>
        </w:rPr>
        <w:t xml:space="preserve">the </w:t>
      </w:r>
      <w:r w:rsidR="00E4521C">
        <w:rPr>
          <w:b/>
          <w:bCs/>
        </w:rPr>
        <w:t>transfer of</w:t>
      </w:r>
      <w:r w:rsidR="001E61C5">
        <w:rPr>
          <w:b/>
          <w:bCs/>
        </w:rPr>
        <w:t xml:space="preserve"> </w:t>
      </w:r>
      <w:r w:rsidR="000F5979">
        <w:rPr>
          <w:b/>
          <w:bCs/>
        </w:rPr>
        <w:t>a model not ready for inference,</w:t>
      </w:r>
      <w:r w:rsidR="001E61C5">
        <w:rPr>
          <w:b/>
          <w:bCs/>
        </w:rPr>
        <w:t xml:space="preserve"> including:</w:t>
      </w:r>
      <w:r w:rsidR="00E4521C">
        <w:rPr>
          <w:b/>
          <w:bCs/>
        </w:rPr>
        <w:t xml:space="preserve"> </w:t>
      </w:r>
      <w:r w:rsidR="00E4521C" w:rsidRPr="00E4521C">
        <w:rPr>
          <w:b/>
          <w:bCs/>
        </w:rPr>
        <w:t>m</w:t>
      </w:r>
      <w:proofErr w:type="spellStart"/>
      <w:r w:rsidR="00E4521C" w:rsidRPr="00023963">
        <w:rPr>
          <w:b/>
          <w:bCs/>
          <w:lang w:val="en-US"/>
        </w:rPr>
        <w:t>odel</w:t>
      </w:r>
      <w:proofErr w:type="spellEnd"/>
      <w:r w:rsidR="00E4521C" w:rsidRPr="00023963">
        <w:rPr>
          <w:b/>
          <w:bCs/>
          <w:lang w:val="en-US"/>
        </w:rPr>
        <w:t xml:space="preserve"> structure ID (indication referring to known model structure) and full or partial set of parameter values</w:t>
      </w:r>
      <w:r w:rsidRPr="00E4521C">
        <w:rPr>
          <w:b/>
          <w:bCs/>
        </w:rPr>
        <w:t>.</w:t>
      </w:r>
    </w:p>
    <w:p w14:paraId="7773B433" w14:textId="562C1C66" w:rsidR="006E6660" w:rsidRPr="00D02E74" w:rsidRDefault="006E6660" w:rsidP="00023963">
      <w:pPr>
        <w:pStyle w:val="ListParagraph"/>
        <w:ind w:left="0"/>
        <w:jc w:val="both"/>
      </w:pPr>
    </w:p>
    <w:p w14:paraId="10445A01" w14:textId="58291651" w:rsidR="00885580" w:rsidRPr="00D02E74" w:rsidRDefault="007820D0" w:rsidP="008C7359">
      <w:pPr>
        <w:pStyle w:val="Heading1"/>
      </w:pPr>
      <w:r w:rsidRPr="00D02E74">
        <w:t>Conclusion</w:t>
      </w:r>
    </w:p>
    <w:p w14:paraId="04CC8822" w14:textId="7C6E8484" w:rsidR="005E4DBD" w:rsidRPr="00D02E74" w:rsidRDefault="00003B91" w:rsidP="001F55F8">
      <w:pPr>
        <w:spacing w:after="0"/>
        <w:jc w:val="both"/>
      </w:pPr>
      <w:r w:rsidRPr="00D02E74">
        <w:t xml:space="preserve">In this contribution, </w:t>
      </w:r>
      <w:r w:rsidR="007F5A9C" w:rsidRPr="00D02E74">
        <w:t xml:space="preserve">we discussed study </w:t>
      </w:r>
      <w:r w:rsidR="008F3B25" w:rsidRPr="00D02E74">
        <w:t xml:space="preserve">aspects related to </w:t>
      </w:r>
      <w:r w:rsidR="005D7D68" w:rsidRPr="00D02E74">
        <w:t>model identification</w:t>
      </w:r>
      <w:r w:rsidR="001740B8" w:rsidRPr="00D02E74">
        <w:t xml:space="preserve"> and </w:t>
      </w:r>
      <w:r w:rsidR="005D7D68" w:rsidRPr="00D02E74">
        <w:t>model transfer/delivery</w:t>
      </w:r>
      <w:r w:rsidR="00817C5F" w:rsidRPr="00D02E74">
        <w:t xml:space="preserve"> for the 2-sided CSI compression use case</w:t>
      </w:r>
      <w:r w:rsidR="001740B8" w:rsidRPr="00D02E74">
        <w:t xml:space="preserve">. </w:t>
      </w:r>
      <w:r w:rsidR="00A71BBA" w:rsidRPr="00D02E74">
        <w:t xml:space="preserve">In particular, </w:t>
      </w:r>
      <w:r w:rsidR="00C146B7" w:rsidRPr="00D02E74">
        <w:t xml:space="preserve">the </w:t>
      </w:r>
      <w:r w:rsidR="001F55F8" w:rsidRPr="00D02E74">
        <w:t xml:space="preserve">contribution has the following observations and proposals. </w:t>
      </w:r>
    </w:p>
    <w:p w14:paraId="79F9638F" w14:textId="77777777" w:rsidR="001740B8" w:rsidRPr="00D02E74" w:rsidRDefault="001740B8" w:rsidP="001F55F8">
      <w:pPr>
        <w:spacing w:after="0"/>
        <w:jc w:val="both"/>
      </w:pPr>
    </w:p>
    <w:p w14:paraId="6EC79A41" w14:textId="1E23C34A" w:rsidR="006817F6" w:rsidRDefault="00E1751D" w:rsidP="00DE2ABF">
      <w:pPr>
        <w:spacing w:after="0"/>
        <w:jc w:val="both"/>
        <w:rPr>
          <w:b/>
          <w:bCs/>
          <w:color w:val="000000"/>
          <w:shd w:val="clear" w:color="auto" w:fill="FFFFFF"/>
        </w:rPr>
      </w:pPr>
      <w:r w:rsidRPr="00D02E74">
        <w:rPr>
          <w:b/>
          <w:bCs/>
          <w:color w:val="000000"/>
          <w:shd w:val="clear" w:color="auto" w:fill="FFFFFF"/>
        </w:rPr>
        <w:t>Observation 1: Based on our analysis of MI-Option 2, the steps and the ID</w:t>
      </w:r>
      <w:r w:rsidR="00AB1707">
        <w:rPr>
          <w:b/>
          <w:bCs/>
          <w:color w:val="000000"/>
          <w:shd w:val="clear" w:color="auto" w:fill="FFFFFF"/>
        </w:rPr>
        <w:t>-X</w:t>
      </w:r>
      <w:r w:rsidRPr="00D02E74">
        <w:rPr>
          <w:b/>
          <w:bCs/>
          <w:color w:val="000000"/>
          <w:shd w:val="clear" w:color="auto" w:fill="FFFFFF"/>
        </w:rPr>
        <w:t xml:space="preserve"> can be used for the inter-vendor collaboration Option 4. </w:t>
      </w:r>
    </w:p>
    <w:p w14:paraId="4E36D8AF" w14:textId="77777777" w:rsidR="00DE2ABF" w:rsidRPr="006817F6" w:rsidRDefault="00DE2ABF" w:rsidP="00DE2ABF">
      <w:pPr>
        <w:spacing w:after="0"/>
        <w:jc w:val="both"/>
        <w:rPr>
          <w:b/>
          <w:bCs/>
          <w:color w:val="000000"/>
          <w:shd w:val="clear" w:color="auto" w:fill="FFFFFF"/>
        </w:rPr>
      </w:pPr>
    </w:p>
    <w:p w14:paraId="16759978" w14:textId="06FB3908" w:rsidR="00E1751D" w:rsidRDefault="00E1751D" w:rsidP="006817F6">
      <w:pPr>
        <w:jc w:val="both"/>
        <w:rPr>
          <w:b/>
          <w:bCs/>
        </w:rPr>
      </w:pPr>
      <w:r w:rsidRPr="009A24F4">
        <w:rPr>
          <w:b/>
          <w:bCs/>
        </w:rPr>
        <w:t>Proposal 1</w:t>
      </w:r>
      <w:r>
        <w:rPr>
          <w:b/>
          <w:bCs/>
        </w:rPr>
        <w:t xml:space="preserve">: For the 2-sided models use case, RAN1 to prioritize the study on the details of the model identification MI-Option 2 steps for the purpose of </w:t>
      </w:r>
      <w:r w:rsidRPr="00D02E74">
        <w:rPr>
          <w:b/>
          <w:bCs/>
          <w:color w:val="000000"/>
          <w:shd w:val="clear" w:color="auto" w:fill="FFFFFF"/>
        </w:rPr>
        <w:t>the inter-vendor collaboration Option 4</w:t>
      </w:r>
      <w:r>
        <w:rPr>
          <w:b/>
          <w:bCs/>
          <w:color w:val="000000"/>
          <w:shd w:val="clear" w:color="auto" w:fill="FFFFFF"/>
        </w:rPr>
        <w:t>.</w:t>
      </w:r>
    </w:p>
    <w:p w14:paraId="733F9719" w14:textId="77777777" w:rsidR="006817F6" w:rsidRPr="009A24F4" w:rsidRDefault="006817F6" w:rsidP="006817F6">
      <w:pPr>
        <w:jc w:val="both"/>
        <w:rPr>
          <w:b/>
          <w:bCs/>
        </w:rPr>
      </w:pPr>
      <w:r w:rsidRPr="009A24F4">
        <w:rPr>
          <w:b/>
          <w:bCs/>
        </w:rPr>
        <w:lastRenderedPageBreak/>
        <w:t>Observation</w:t>
      </w:r>
      <w:r w:rsidRPr="00D02E74">
        <w:rPr>
          <w:b/>
          <w:bCs/>
        </w:rPr>
        <w:t xml:space="preserve"> 2</w:t>
      </w:r>
      <w:r w:rsidRPr="009A24F4">
        <w:rPr>
          <w:b/>
          <w:bCs/>
        </w:rPr>
        <w:t xml:space="preserve">: </w:t>
      </w:r>
      <w:r w:rsidRPr="00D02E74">
        <w:rPr>
          <w:b/>
          <w:bCs/>
          <w:color w:val="000000"/>
          <w:shd w:val="clear" w:color="auto" w:fill="FFFFFF"/>
        </w:rPr>
        <w:t>Based on our analysis, a</w:t>
      </w:r>
      <w:r w:rsidRPr="009A24F4">
        <w:rPr>
          <w:b/>
          <w:bCs/>
        </w:rPr>
        <w:t xml:space="preserve">ssuming that only the UE-part of the model </w:t>
      </w:r>
      <w:r>
        <w:rPr>
          <w:b/>
          <w:bCs/>
        </w:rPr>
        <w:t xml:space="preserve">structure </w:t>
      </w:r>
      <w:r w:rsidRPr="009A24F4">
        <w:rPr>
          <w:b/>
          <w:bCs/>
        </w:rPr>
        <w:t>is to be standardized</w:t>
      </w:r>
      <w:r w:rsidRPr="00D02E74">
        <w:rPr>
          <w:b/>
          <w:bCs/>
        </w:rPr>
        <w:t xml:space="preserve"> in </w:t>
      </w:r>
      <w:r w:rsidRPr="009A24F4">
        <w:rPr>
          <w:b/>
          <w:bCs/>
        </w:rPr>
        <w:t xml:space="preserve">the inter-vendor collaboration Option </w:t>
      </w:r>
      <w:r w:rsidRPr="00D02E74">
        <w:rPr>
          <w:b/>
          <w:bCs/>
        </w:rPr>
        <w:t>3 (Direction A or B),</w:t>
      </w:r>
      <w:r w:rsidRPr="009A24F4">
        <w:rPr>
          <w:b/>
          <w:bCs/>
        </w:rPr>
        <w:t xml:space="preserve"> </w:t>
      </w:r>
      <w:r w:rsidRPr="00D02E74">
        <w:rPr>
          <w:b/>
          <w:bCs/>
        </w:rPr>
        <w:t>the</w:t>
      </w:r>
      <w:r w:rsidRPr="009A24F4">
        <w:rPr>
          <w:b/>
          <w:bCs/>
        </w:rPr>
        <w:t xml:space="preserve"> MI-Option 3 </w:t>
      </w:r>
      <w:r w:rsidRPr="00D02E74">
        <w:rPr>
          <w:b/>
          <w:bCs/>
        </w:rPr>
        <w:t xml:space="preserve">is applicable </w:t>
      </w:r>
      <w:r w:rsidRPr="009A24F4">
        <w:rPr>
          <w:b/>
          <w:bCs/>
        </w:rPr>
        <w:t>for model identification</w:t>
      </w:r>
      <w:r w:rsidRPr="00D02E74">
        <w:rPr>
          <w:b/>
          <w:bCs/>
        </w:rPr>
        <w:t>.</w:t>
      </w:r>
    </w:p>
    <w:p w14:paraId="2D02E40B" w14:textId="77777777" w:rsidR="001F0868" w:rsidRPr="00D02E74" w:rsidRDefault="001F0868" w:rsidP="001F0868">
      <w:pPr>
        <w:jc w:val="both"/>
        <w:rPr>
          <w:color w:val="000000"/>
          <w:shd w:val="clear" w:color="auto" w:fill="FFFFFF"/>
        </w:rPr>
      </w:pPr>
      <w:r w:rsidRPr="00D02E74">
        <w:rPr>
          <w:b/>
          <w:bCs/>
        </w:rPr>
        <w:t>Observation</w:t>
      </w:r>
      <w:r>
        <w:rPr>
          <w:b/>
          <w:bCs/>
        </w:rPr>
        <w:t xml:space="preserve"> 3</w:t>
      </w:r>
      <w:r w:rsidRPr="00D02E74">
        <w:rPr>
          <w:b/>
          <w:bCs/>
        </w:rPr>
        <w:t xml:space="preserve">: </w:t>
      </w:r>
      <w:r w:rsidRPr="00D02E74">
        <w:rPr>
          <w:b/>
          <w:bCs/>
          <w:color w:val="000000"/>
          <w:shd w:val="clear" w:color="auto" w:fill="FFFFFF"/>
        </w:rPr>
        <w:t>Based on our analysis, a</w:t>
      </w:r>
      <w:r w:rsidRPr="00D02E74">
        <w:rPr>
          <w:b/>
          <w:bCs/>
        </w:rPr>
        <w:t>ssuming that only the UE-part of the model is to be standardized in the inter-vendor collaboration Option 1 (Direction C), the MI-Option 4 with the outlined Step A-D is applicable for model identification.</w:t>
      </w:r>
    </w:p>
    <w:p w14:paraId="0E8CD65F" w14:textId="77777777" w:rsidR="000B1BD1" w:rsidRPr="00D02E74" w:rsidRDefault="000B1BD1" w:rsidP="000B1BD1">
      <w:pPr>
        <w:jc w:val="both"/>
      </w:pPr>
      <w:r w:rsidRPr="009A24F4">
        <w:rPr>
          <w:b/>
          <w:bCs/>
        </w:rPr>
        <w:t>Observation</w:t>
      </w:r>
      <w:r>
        <w:rPr>
          <w:b/>
          <w:bCs/>
        </w:rPr>
        <w:t xml:space="preserve"> 4</w:t>
      </w:r>
      <w:r w:rsidRPr="009A24F4">
        <w:rPr>
          <w:b/>
          <w:bCs/>
        </w:rPr>
        <w:t xml:space="preserve">: </w:t>
      </w:r>
      <w:r w:rsidRPr="00D02E74">
        <w:rPr>
          <w:b/>
          <w:bCs/>
        </w:rPr>
        <w:t>T</w:t>
      </w:r>
      <w:r w:rsidRPr="009A24F4">
        <w:rPr>
          <w:b/>
          <w:bCs/>
        </w:rPr>
        <w:t xml:space="preserve">he model transfer/delivery </w:t>
      </w:r>
      <w:r w:rsidRPr="00D02E74">
        <w:rPr>
          <w:b/>
          <w:bCs/>
        </w:rPr>
        <w:t>C</w:t>
      </w:r>
      <w:r w:rsidRPr="009A24F4">
        <w:rPr>
          <w:b/>
          <w:bCs/>
        </w:rPr>
        <w:t xml:space="preserve">ase 4 applies </w:t>
      </w:r>
      <w:r w:rsidRPr="00D02E74">
        <w:rPr>
          <w:b/>
          <w:bCs/>
        </w:rPr>
        <w:t xml:space="preserve">only when the </w:t>
      </w:r>
      <w:r w:rsidRPr="009A24F4">
        <w:rPr>
          <w:b/>
          <w:bCs/>
        </w:rPr>
        <w:t xml:space="preserve">inter-vendor collaboration Option </w:t>
      </w:r>
      <w:r w:rsidRPr="00D02E74">
        <w:rPr>
          <w:b/>
          <w:bCs/>
        </w:rPr>
        <w:t>3</w:t>
      </w:r>
      <w:r w:rsidRPr="009A24F4">
        <w:rPr>
          <w:b/>
          <w:bCs/>
        </w:rPr>
        <w:t xml:space="preserve"> (Direction </w:t>
      </w:r>
      <w:r w:rsidRPr="00D02E74">
        <w:rPr>
          <w:b/>
          <w:bCs/>
        </w:rPr>
        <w:t>A or B</w:t>
      </w:r>
      <w:r w:rsidRPr="009A24F4">
        <w:rPr>
          <w:b/>
          <w:bCs/>
        </w:rPr>
        <w:t xml:space="preserve">) </w:t>
      </w:r>
      <w:r w:rsidRPr="00D02E74">
        <w:rPr>
          <w:b/>
          <w:bCs/>
        </w:rPr>
        <w:t>are</w:t>
      </w:r>
      <w:r w:rsidRPr="009A24F4">
        <w:rPr>
          <w:b/>
          <w:bCs/>
        </w:rPr>
        <w:t xml:space="preserve"> adopted</w:t>
      </w:r>
      <w:r w:rsidRPr="00D02E74">
        <w:t xml:space="preserve"> </w:t>
      </w:r>
      <w:r w:rsidRPr="009A24F4">
        <w:rPr>
          <w:b/>
          <w:bCs/>
        </w:rPr>
        <w:t xml:space="preserve">and requires </w:t>
      </w:r>
      <w:r w:rsidRPr="00D02E74">
        <w:rPr>
          <w:b/>
          <w:bCs/>
        </w:rPr>
        <w:t>the model identification ML-Option 3 to be used.</w:t>
      </w:r>
    </w:p>
    <w:p w14:paraId="70F55930" w14:textId="77777777" w:rsidR="00CC76DB" w:rsidRDefault="00CC76DB" w:rsidP="00CC76DB">
      <w:pPr>
        <w:jc w:val="both"/>
        <w:rPr>
          <w:rStyle w:val="ui-provider"/>
          <w:b/>
          <w:bCs/>
        </w:rPr>
      </w:pPr>
      <w:r w:rsidRPr="00D02E74">
        <w:rPr>
          <w:rStyle w:val="ui-provider"/>
          <w:b/>
          <w:bCs/>
        </w:rPr>
        <w:t xml:space="preserve">Observation </w:t>
      </w:r>
      <w:r>
        <w:rPr>
          <w:rStyle w:val="ui-provider"/>
          <w:b/>
          <w:bCs/>
        </w:rPr>
        <w:t>5</w:t>
      </w:r>
      <w:r w:rsidRPr="00D02E74">
        <w:rPr>
          <w:rStyle w:val="ui-provider"/>
          <w:b/>
          <w:bCs/>
        </w:rPr>
        <w:t>: The RAN1 related configurations may be considered for the transfer should be flexible enough to allow full or partial model updates, i.e. the CP config might indicate this, and the transfer needs to include UE-vendor specific meta information.</w:t>
      </w:r>
    </w:p>
    <w:p w14:paraId="3A80D858" w14:textId="5C3E5741" w:rsidR="00293BE2" w:rsidRPr="00D02E74" w:rsidRDefault="00293BE2" w:rsidP="00CC76DB">
      <w:pPr>
        <w:jc w:val="both"/>
        <w:rPr>
          <w:b/>
          <w:bCs/>
        </w:rPr>
      </w:pPr>
      <w:r>
        <w:rPr>
          <w:b/>
          <w:bCs/>
        </w:rPr>
        <w:t>Proposal 2</w:t>
      </w:r>
      <w:r w:rsidRPr="009A24F4">
        <w:rPr>
          <w:b/>
          <w:bCs/>
        </w:rPr>
        <w:t xml:space="preserve">: </w:t>
      </w:r>
      <w:r w:rsidRPr="00D02E74">
        <w:rPr>
          <w:b/>
          <w:bCs/>
        </w:rPr>
        <w:t>T</w:t>
      </w:r>
      <w:r w:rsidRPr="009A24F4">
        <w:rPr>
          <w:b/>
          <w:bCs/>
        </w:rPr>
        <w:t xml:space="preserve">he model transfer/delivery </w:t>
      </w:r>
      <w:r w:rsidRPr="00D02E74">
        <w:rPr>
          <w:b/>
          <w:bCs/>
        </w:rPr>
        <w:t>C</w:t>
      </w:r>
      <w:r w:rsidRPr="009A24F4">
        <w:rPr>
          <w:b/>
          <w:bCs/>
        </w:rPr>
        <w:t xml:space="preserve">ase 4 </w:t>
      </w:r>
      <w:r>
        <w:rPr>
          <w:b/>
          <w:bCs/>
        </w:rPr>
        <w:t xml:space="preserve">configurations for two-sided models, need to support the transfer of a model not ready for inference, including: </w:t>
      </w:r>
      <w:r w:rsidRPr="00E4521C">
        <w:rPr>
          <w:b/>
          <w:bCs/>
        </w:rPr>
        <w:t>m</w:t>
      </w:r>
      <w:proofErr w:type="spellStart"/>
      <w:r w:rsidRPr="007966B6">
        <w:rPr>
          <w:b/>
          <w:bCs/>
          <w:lang w:val="en-US"/>
        </w:rPr>
        <w:t>odel</w:t>
      </w:r>
      <w:proofErr w:type="spellEnd"/>
      <w:r w:rsidRPr="007966B6">
        <w:rPr>
          <w:b/>
          <w:bCs/>
          <w:lang w:val="en-US"/>
        </w:rPr>
        <w:t xml:space="preserve"> structure ID (indication referring to known model structure) and full or partial set of parameter values</w:t>
      </w:r>
      <w:r w:rsidRPr="00E4521C">
        <w:rPr>
          <w:b/>
          <w:bCs/>
        </w:rPr>
        <w:t>.</w:t>
      </w:r>
    </w:p>
    <w:p w14:paraId="093EE10C" w14:textId="6A29F9F7" w:rsidR="00205A4B" w:rsidRPr="00D02E74" w:rsidRDefault="00885580" w:rsidP="00803A0F">
      <w:pPr>
        <w:pStyle w:val="Heading1"/>
        <w:numPr>
          <w:ilvl w:val="0"/>
          <w:numId w:val="0"/>
        </w:numPr>
      </w:pPr>
      <w:r w:rsidRPr="00D02E74">
        <w:t>References</w:t>
      </w:r>
    </w:p>
    <w:p w14:paraId="787DA10B" w14:textId="34A2B8DB" w:rsidR="00A27E72" w:rsidRPr="00D02E74" w:rsidRDefault="005A2881" w:rsidP="001D5F99">
      <w:pPr>
        <w:pStyle w:val="ListParagraph"/>
        <w:numPr>
          <w:ilvl w:val="0"/>
          <w:numId w:val="4"/>
        </w:numPr>
        <w:overflowPunct w:val="0"/>
        <w:spacing w:after="160" w:line="259" w:lineRule="auto"/>
        <w:jc w:val="both"/>
        <w:rPr>
          <w:sz w:val="20"/>
          <w:szCs w:val="20"/>
          <w:lang w:val="en-GB"/>
        </w:rPr>
      </w:pPr>
      <w:bookmarkStart w:id="3" w:name="_Ref156476183"/>
      <w:r w:rsidRPr="00D02E74">
        <w:rPr>
          <w:sz w:val="20"/>
          <w:szCs w:val="20"/>
          <w:lang w:val="en-GB"/>
        </w:rPr>
        <w:t>RP-242399</w:t>
      </w:r>
      <w:r w:rsidR="00A27E72" w:rsidRPr="00D02E74">
        <w:rPr>
          <w:sz w:val="20"/>
          <w:szCs w:val="20"/>
          <w:lang w:val="en-GB"/>
        </w:rPr>
        <w:t xml:space="preserve">, </w:t>
      </w:r>
      <w:r w:rsidR="00C74851" w:rsidRPr="00D02E74">
        <w:rPr>
          <w:sz w:val="20"/>
          <w:szCs w:val="20"/>
          <w:lang w:val="en-GB"/>
        </w:rPr>
        <w:t>“</w:t>
      </w:r>
      <w:r w:rsidR="00DC0A0F" w:rsidRPr="00D02E74">
        <w:rPr>
          <w:sz w:val="20"/>
          <w:szCs w:val="20"/>
          <w:lang w:val="en-GB"/>
        </w:rPr>
        <w:t xml:space="preserve">Revised </w:t>
      </w:r>
      <w:r w:rsidR="00C74851" w:rsidRPr="00D02E74">
        <w:rPr>
          <w:sz w:val="20"/>
          <w:szCs w:val="20"/>
          <w:lang w:val="en-GB"/>
        </w:rPr>
        <w:t xml:space="preserve">WID on Artificial Intelligence (AI)/Machine Learning (ML) for NR Air Interface”, </w:t>
      </w:r>
      <w:bookmarkEnd w:id="3"/>
      <w:r w:rsidR="00C74851" w:rsidRPr="00D02E74">
        <w:rPr>
          <w:sz w:val="20"/>
          <w:szCs w:val="20"/>
          <w:lang w:val="en-GB"/>
        </w:rPr>
        <w:t>3GPP TSG RAN Meeting #</w:t>
      </w:r>
      <w:r w:rsidRPr="00D02E74">
        <w:rPr>
          <w:sz w:val="20"/>
          <w:szCs w:val="20"/>
          <w:lang w:val="en-GB"/>
        </w:rPr>
        <w:t>105</w:t>
      </w:r>
      <w:r w:rsidR="00C74851" w:rsidRPr="00D02E74">
        <w:rPr>
          <w:sz w:val="20"/>
          <w:szCs w:val="20"/>
          <w:lang w:val="en-GB"/>
        </w:rPr>
        <w:t xml:space="preserve">, </w:t>
      </w:r>
      <w:r w:rsidRPr="00D02E74">
        <w:rPr>
          <w:sz w:val="20"/>
          <w:szCs w:val="20"/>
          <w:lang w:val="en-GB"/>
        </w:rPr>
        <w:t>Melbourne</w:t>
      </w:r>
      <w:r w:rsidR="00C74851" w:rsidRPr="00D02E74">
        <w:rPr>
          <w:sz w:val="20"/>
          <w:szCs w:val="20"/>
          <w:lang w:val="en-GB"/>
        </w:rPr>
        <w:t xml:space="preserve">, </w:t>
      </w:r>
      <w:r w:rsidRPr="00D02E74">
        <w:rPr>
          <w:sz w:val="20"/>
          <w:szCs w:val="20"/>
          <w:lang w:val="en-GB"/>
        </w:rPr>
        <w:t>Australia</w:t>
      </w:r>
      <w:r w:rsidR="00C74851" w:rsidRPr="00D02E74">
        <w:rPr>
          <w:sz w:val="20"/>
          <w:szCs w:val="20"/>
          <w:lang w:val="en-GB"/>
        </w:rPr>
        <w:t xml:space="preserve">, </w:t>
      </w:r>
      <w:r w:rsidR="009660C7" w:rsidRPr="00D02E74">
        <w:rPr>
          <w:sz w:val="20"/>
          <w:szCs w:val="20"/>
          <w:lang w:val="en-GB"/>
        </w:rPr>
        <w:t>September 09</w:t>
      </w:r>
      <w:r w:rsidR="00C74851" w:rsidRPr="00D02E74">
        <w:rPr>
          <w:sz w:val="20"/>
          <w:szCs w:val="20"/>
          <w:lang w:val="en-GB"/>
        </w:rPr>
        <w:t>-</w:t>
      </w:r>
      <w:r w:rsidR="009660C7" w:rsidRPr="00D02E74">
        <w:rPr>
          <w:sz w:val="20"/>
          <w:szCs w:val="20"/>
          <w:lang w:val="en-GB"/>
        </w:rPr>
        <w:t>12</w:t>
      </w:r>
      <w:r w:rsidR="00C74851" w:rsidRPr="00D02E74">
        <w:rPr>
          <w:sz w:val="20"/>
          <w:szCs w:val="20"/>
          <w:lang w:val="en-GB"/>
        </w:rPr>
        <w:t>, 2023</w:t>
      </w:r>
      <w:r w:rsidR="00182313" w:rsidRPr="00D02E74">
        <w:rPr>
          <w:sz w:val="20"/>
          <w:szCs w:val="20"/>
          <w:lang w:val="en-GB"/>
        </w:rPr>
        <w:t>.</w:t>
      </w:r>
    </w:p>
    <w:p w14:paraId="5E4884B2" w14:textId="52537251" w:rsidR="00622358" w:rsidRPr="00D02E74" w:rsidRDefault="00173DBC" w:rsidP="00F82BAC">
      <w:pPr>
        <w:pStyle w:val="ListParagraph"/>
        <w:numPr>
          <w:ilvl w:val="0"/>
          <w:numId w:val="4"/>
        </w:numPr>
        <w:spacing w:after="160" w:line="259" w:lineRule="auto"/>
        <w:jc w:val="both"/>
        <w:rPr>
          <w:sz w:val="20"/>
          <w:szCs w:val="20"/>
          <w:lang w:val="en-GB"/>
        </w:rPr>
      </w:pPr>
      <w:bookmarkStart w:id="4" w:name="_Ref178156272"/>
      <w:r w:rsidRPr="00D02E74">
        <w:rPr>
          <w:sz w:val="20"/>
          <w:szCs w:val="20"/>
          <w:lang w:val="en-GB"/>
        </w:rPr>
        <w:t>R1-2407305, “</w:t>
      </w:r>
      <w:r w:rsidR="00DF115F" w:rsidRPr="00D02E74">
        <w:rPr>
          <w:sz w:val="20"/>
          <w:szCs w:val="20"/>
          <w:lang w:val="en-GB"/>
        </w:rPr>
        <w:t>Summary#4 for other aspects of AI/ML model and data</w:t>
      </w:r>
      <w:r w:rsidRPr="00D02E74">
        <w:rPr>
          <w:sz w:val="20"/>
          <w:szCs w:val="20"/>
          <w:lang w:val="en-GB"/>
        </w:rPr>
        <w:t>”, Maastricht, NL, August 19th – 23rd, 2024.</w:t>
      </w:r>
      <w:bookmarkEnd w:id="4"/>
    </w:p>
    <w:p w14:paraId="778F548B" w14:textId="55700120" w:rsidR="00173DBC" w:rsidRPr="00D02E74" w:rsidRDefault="001F7FBE" w:rsidP="00F82BAC">
      <w:pPr>
        <w:pStyle w:val="ListParagraph"/>
        <w:numPr>
          <w:ilvl w:val="0"/>
          <w:numId w:val="4"/>
        </w:numPr>
        <w:spacing w:after="160" w:line="259" w:lineRule="auto"/>
        <w:jc w:val="both"/>
        <w:rPr>
          <w:sz w:val="20"/>
          <w:szCs w:val="20"/>
          <w:lang w:val="en-GB"/>
        </w:rPr>
      </w:pPr>
      <w:bookmarkStart w:id="5" w:name="_Ref178160243"/>
      <w:r w:rsidRPr="00D02E74">
        <w:rPr>
          <w:sz w:val="20"/>
          <w:szCs w:val="20"/>
          <w:lang w:val="en-GB"/>
        </w:rPr>
        <w:t>R1-240</w:t>
      </w:r>
      <w:r w:rsidR="00F13EFE" w:rsidRPr="00D02E74">
        <w:rPr>
          <w:sz w:val="20"/>
          <w:szCs w:val="20"/>
          <w:lang w:val="en-GB"/>
        </w:rPr>
        <w:t xml:space="preserve">7347, </w:t>
      </w:r>
      <w:r w:rsidRPr="00D02E74">
        <w:rPr>
          <w:sz w:val="20"/>
          <w:szCs w:val="20"/>
          <w:lang w:val="en-GB"/>
        </w:rPr>
        <w:t>“Final summary of Additional study on AI/ML for NR air interface: CSI compression”</w:t>
      </w:r>
      <w:r w:rsidR="00F13EFE" w:rsidRPr="00D02E74">
        <w:rPr>
          <w:sz w:val="20"/>
          <w:szCs w:val="20"/>
          <w:lang w:val="en-GB"/>
        </w:rPr>
        <w:t>, Maastricht, NL, August 19th – 23rd, 2024.</w:t>
      </w:r>
      <w:bookmarkEnd w:id="5"/>
    </w:p>
    <w:p w14:paraId="14CFF41A" w14:textId="50501313" w:rsidR="00F13EFE" w:rsidRPr="00BE74DC" w:rsidRDefault="00F13EFE" w:rsidP="009A24F4">
      <w:pPr>
        <w:spacing w:after="160" w:line="259" w:lineRule="auto"/>
        <w:jc w:val="both"/>
      </w:pPr>
    </w:p>
    <w:p w14:paraId="0130BA13" w14:textId="5095D7F7" w:rsidR="00006406" w:rsidRPr="00D02E74" w:rsidRDefault="00006406" w:rsidP="003742A9">
      <w:pPr>
        <w:pStyle w:val="ListParagraph"/>
        <w:overflowPunct w:val="0"/>
        <w:spacing w:after="160" w:line="259" w:lineRule="auto"/>
        <w:ind w:left="360"/>
        <w:jc w:val="both"/>
        <w:rPr>
          <w:sz w:val="20"/>
          <w:szCs w:val="20"/>
          <w:lang w:val="en-GB"/>
        </w:rPr>
      </w:pPr>
    </w:p>
    <w:sectPr w:rsidR="00006406" w:rsidRPr="00D02E74" w:rsidSect="00C117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D87FD" w14:textId="77777777" w:rsidR="009B5DD7" w:rsidRDefault="009B5DD7">
      <w:r>
        <w:separator/>
      </w:r>
    </w:p>
  </w:endnote>
  <w:endnote w:type="continuationSeparator" w:id="0">
    <w:p w14:paraId="28DB282E" w14:textId="77777777" w:rsidR="009B5DD7" w:rsidRDefault="009B5DD7">
      <w:r>
        <w:continuationSeparator/>
      </w:r>
    </w:p>
  </w:endnote>
  <w:endnote w:type="continuationNotice" w:id="1">
    <w:p w14:paraId="15C39BED" w14:textId="77777777" w:rsidR="009B5DD7" w:rsidRDefault="009B5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Nokia Pure Text">
    <w:altName w:val="Leelawadee UI"/>
    <w:panose1 w:val="020B05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C9333" w14:textId="77777777" w:rsidR="009B5DD7" w:rsidRDefault="009B5DD7">
      <w:r>
        <w:separator/>
      </w:r>
    </w:p>
  </w:footnote>
  <w:footnote w:type="continuationSeparator" w:id="0">
    <w:p w14:paraId="5E5F8CFF" w14:textId="77777777" w:rsidR="009B5DD7" w:rsidRDefault="009B5DD7">
      <w:r>
        <w:continuationSeparator/>
      </w:r>
    </w:p>
  </w:footnote>
  <w:footnote w:type="continuationNotice" w:id="1">
    <w:p w14:paraId="2A1642DB" w14:textId="77777777" w:rsidR="009B5DD7" w:rsidRDefault="009B5DD7">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54DC0"/>
    <w:multiLevelType w:val="multilevel"/>
    <w:tmpl w:val="0FC0A6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852C26"/>
    <w:multiLevelType w:val="multilevel"/>
    <w:tmpl w:val="F84A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079D7"/>
    <w:multiLevelType w:val="hybridMultilevel"/>
    <w:tmpl w:val="534C090A"/>
    <w:lvl w:ilvl="0" w:tplc="27DEE8E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945CB6"/>
    <w:multiLevelType w:val="multilevel"/>
    <w:tmpl w:val="1690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0A0C7A"/>
    <w:multiLevelType w:val="multilevel"/>
    <w:tmpl w:val="CC96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C80142"/>
    <w:multiLevelType w:val="hybridMultilevel"/>
    <w:tmpl w:val="BB52D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E40FC"/>
    <w:multiLevelType w:val="hybridMultilevel"/>
    <w:tmpl w:val="8758A02C"/>
    <w:lvl w:ilvl="0" w:tplc="3B50E35A">
      <w:start w:val="1"/>
      <w:numFmt w:val="bullet"/>
      <w:lvlText w:val=""/>
      <w:lvlJc w:val="left"/>
      <w:pPr>
        <w:ind w:left="720" w:hanging="360"/>
      </w:pPr>
      <w:rPr>
        <w:rFonts w:ascii="Symbol" w:hAnsi="Symbol"/>
      </w:rPr>
    </w:lvl>
    <w:lvl w:ilvl="1" w:tplc="8E1C69C6">
      <w:start w:val="1"/>
      <w:numFmt w:val="bullet"/>
      <w:lvlText w:val=""/>
      <w:lvlJc w:val="left"/>
      <w:pPr>
        <w:ind w:left="720" w:hanging="360"/>
      </w:pPr>
      <w:rPr>
        <w:rFonts w:ascii="Symbol" w:hAnsi="Symbol"/>
      </w:rPr>
    </w:lvl>
    <w:lvl w:ilvl="2" w:tplc="439C3EAC">
      <w:start w:val="1"/>
      <w:numFmt w:val="bullet"/>
      <w:lvlText w:val=""/>
      <w:lvlJc w:val="left"/>
      <w:pPr>
        <w:ind w:left="720" w:hanging="360"/>
      </w:pPr>
      <w:rPr>
        <w:rFonts w:ascii="Symbol" w:hAnsi="Symbol"/>
      </w:rPr>
    </w:lvl>
    <w:lvl w:ilvl="3" w:tplc="ACCCA2B4">
      <w:start w:val="1"/>
      <w:numFmt w:val="bullet"/>
      <w:lvlText w:val=""/>
      <w:lvlJc w:val="left"/>
      <w:pPr>
        <w:ind w:left="720" w:hanging="360"/>
      </w:pPr>
      <w:rPr>
        <w:rFonts w:ascii="Symbol" w:hAnsi="Symbol"/>
      </w:rPr>
    </w:lvl>
    <w:lvl w:ilvl="4" w:tplc="4798DF84">
      <w:start w:val="1"/>
      <w:numFmt w:val="bullet"/>
      <w:lvlText w:val=""/>
      <w:lvlJc w:val="left"/>
      <w:pPr>
        <w:ind w:left="720" w:hanging="360"/>
      </w:pPr>
      <w:rPr>
        <w:rFonts w:ascii="Symbol" w:hAnsi="Symbol"/>
      </w:rPr>
    </w:lvl>
    <w:lvl w:ilvl="5" w:tplc="898C3446">
      <w:start w:val="1"/>
      <w:numFmt w:val="bullet"/>
      <w:lvlText w:val=""/>
      <w:lvlJc w:val="left"/>
      <w:pPr>
        <w:ind w:left="720" w:hanging="360"/>
      </w:pPr>
      <w:rPr>
        <w:rFonts w:ascii="Symbol" w:hAnsi="Symbol"/>
      </w:rPr>
    </w:lvl>
    <w:lvl w:ilvl="6" w:tplc="CEE8364C">
      <w:start w:val="1"/>
      <w:numFmt w:val="bullet"/>
      <w:lvlText w:val=""/>
      <w:lvlJc w:val="left"/>
      <w:pPr>
        <w:ind w:left="720" w:hanging="360"/>
      </w:pPr>
      <w:rPr>
        <w:rFonts w:ascii="Symbol" w:hAnsi="Symbol"/>
      </w:rPr>
    </w:lvl>
    <w:lvl w:ilvl="7" w:tplc="650045DA">
      <w:start w:val="1"/>
      <w:numFmt w:val="bullet"/>
      <w:lvlText w:val=""/>
      <w:lvlJc w:val="left"/>
      <w:pPr>
        <w:ind w:left="720" w:hanging="360"/>
      </w:pPr>
      <w:rPr>
        <w:rFonts w:ascii="Symbol" w:hAnsi="Symbol"/>
      </w:rPr>
    </w:lvl>
    <w:lvl w:ilvl="8" w:tplc="2CB8E5BA">
      <w:start w:val="1"/>
      <w:numFmt w:val="bullet"/>
      <w:lvlText w:val=""/>
      <w:lvlJc w:val="left"/>
      <w:pPr>
        <w:ind w:left="720" w:hanging="360"/>
      </w:pPr>
      <w:rPr>
        <w:rFonts w:ascii="Symbol" w:hAnsi="Symbol"/>
      </w:rPr>
    </w:lvl>
  </w:abstractNum>
  <w:abstractNum w:abstractNumId="10"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F264F"/>
    <w:multiLevelType w:val="multilevel"/>
    <w:tmpl w:val="BB24E6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21141"/>
    <w:multiLevelType w:val="hybridMultilevel"/>
    <w:tmpl w:val="183AE6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07B2C"/>
    <w:multiLevelType w:val="multilevel"/>
    <w:tmpl w:val="213679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EC4D71"/>
    <w:multiLevelType w:val="multilevel"/>
    <w:tmpl w:val="69AED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3A657A98"/>
    <w:multiLevelType w:val="hybridMultilevel"/>
    <w:tmpl w:val="E6A4DC94"/>
    <w:lvl w:ilvl="0" w:tplc="C94E6FC4">
      <w:start w:val="1"/>
      <w:numFmt w:val="bullet"/>
      <w:lvlText w:val=""/>
      <w:lvlJc w:val="left"/>
      <w:pPr>
        <w:ind w:left="720" w:hanging="360"/>
      </w:pPr>
      <w:rPr>
        <w:rFonts w:ascii="Symbol" w:hAnsi="Symbol"/>
      </w:rPr>
    </w:lvl>
    <w:lvl w:ilvl="1" w:tplc="362EEEB0">
      <w:start w:val="1"/>
      <w:numFmt w:val="bullet"/>
      <w:lvlText w:val=""/>
      <w:lvlJc w:val="left"/>
      <w:pPr>
        <w:ind w:left="720" w:hanging="360"/>
      </w:pPr>
      <w:rPr>
        <w:rFonts w:ascii="Symbol" w:hAnsi="Symbol"/>
      </w:rPr>
    </w:lvl>
    <w:lvl w:ilvl="2" w:tplc="5CF0D8E6">
      <w:start w:val="1"/>
      <w:numFmt w:val="bullet"/>
      <w:lvlText w:val=""/>
      <w:lvlJc w:val="left"/>
      <w:pPr>
        <w:ind w:left="720" w:hanging="360"/>
      </w:pPr>
      <w:rPr>
        <w:rFonts w:ascii="Symbol" w:hAnsi="Symbol"/>
      </w:rPr>
    </w:lvl>
    <w:lvl w:ilvl="3" w:tplc="A2644632">
      <w:start w:val="1"/>
      <w:numFmt w:val="bullet"/>
      <w:lvlText w:val=""/>
      <w:lvlJc w:val="left"/>
      <w:pPr>
        <w:ind w:left="720" w:hanging="360"/>
      </w:pPr>
      <w:rPr>
        <w:rFonts w:ascii="Symbol" w:hAnsi="Symbol"/>
      </w:rPr>
    </w:lvl>
    <w:lvl w:ilvl="4" w:tplc="57CA5B7C">
      <w:start w:val="1"/>
      <w:numFmt w:val="bullet"/>
      <w:lvlText w:val=""/>
      <w:lvlJc w:val="left"/>
      <w:pPr>
        <w:ind w:left="720" w:hanging="360"/>
      </w:pPr>
      <w:rPr>
        <w:rFonts w:ascii="Symbol" w:hAnsi="Symbol"/>
      </w:rPr>
    </w:lvl>
    <w:lvl w:ilvl="5" w:tplc="F832280A">
      <w:start w:val="1"/>
      <w:numFmt w:val="bullet"/>
      <w:lvlText w:val=""/>
      <w:lvlJc w:val="left"/>
      <w:pPr>
        <w:ind w:left="720" w:hanging="360"/>
      </w:pPr>
      <w:rPr>
        <w:rFonts w:ascii="Symbol" w:hAnsi="Symbol"/>
      </w:rPr>
    </w:lvl>
    <w:lvl w:ilvl="6" w:tplc="508ED478">
      <w:start w:val="1"/>
      <w:numFmt w:val="bullet"/>
      <w:lvlText w:val=""/>
      <w:lvlJc w:val="left"/>
      <w:pPr>
        <w:ind w:left="720" w:hanging="360"/>
      </w:pPr>
      <w:rPr>
        <w:rFonts w:ascii="Symbol" w:hAnsi="Symbol"/>
      </w:rPr>
    </w:lvl>
    <w:lvl w:ilvl="7" w:tplc="B044C708">
      <w:start w:val="1"/>
      <w:numFmt w:val="bullet"/>
      <w:lvlText w:val=""/>
      <w:lvlJc w:val="left"/>
      <w:pPr>
        <w:ind w:left="720" w:hanging="360"/>
      </w:pPr>
      <w:rPr>
        <w:rFonts w:ascii="Symbol" w:hAnsi="Symbol"/>
      </w:rPr>
    </w:lvl>
    <w:lvl w:ilvl="8" w:tplc="0FE4FA24">
      <w:start w:val="1"/>
      <w:numFmt w:val="bullet"/>
      <w:lvlText w:val=""/>
      <w:lvlJc w:val="left"/>
      <w:pPr>
        <w:ind w:left="720" w:hanging="360"/>
      </w:pPr>
      <w:rPr>
        <w:rFonts w:ascii="Symbol" w:hAnsi="Symbol"/>
      </w:rPr>
    </w:lvl>
  </w:abstractNum>
  <w:abstractNum w:abstractNumId="25" w15:restartNumberingAfterBreak="0">
    <w:nsid w:val="411D3B89"/>
    <w:multiLevelType w:val="hybridMultilevel"/>
    <w:tmpl w:val="1CBCC0CE"/>
    <w:lvl w:ilvl="0" w:tplc="98160C36">
      <w:start w:val="1"/>
      <w:numFmt w:val="bullet"/>
      <w:lvlText w:val=""/>
      <w:lvlJc w:val="left"/>
      <w:pPr>
        <w:ind w:left="552" w:hanging="360"/>
      </w:pPr>
      <w:rPr>
        <w:rFonts w:ascii="Symbol" w:hAnsi="Symbol" w:hint="default"/>
      </w:rPr>
    </w:lvl>
    <w:lvl w:ilvl="1" w:tplc="20000003">
      <w:start w:val="1"/>
      <w:numFmt w:val="bullet"/>
      <w:lvlText w:val="o"/>
      <w:lvlJc w:val="left"/>
      <w:pPr>
        <w:ind w:left="1272" w:hanging="360"/>
      </w:pPr>
      <w:rPr>
        <w:rFonts w:ascii="Courier New" w:hAnsi="Courier New" w:cs="Courier New" w:hint="default"/>
      </w:rPr>
    </w:lvl>
    <w:lvl w:ilvl="2" w:tplc="20000005" w:tentative="1">
      <w:start w:val="1"/>
      <w:numFmt w:val="bullet"/>
      <w:lvlText w:val=""/>
      <w:lvlJc w:val="left"/>
      <w:pPr>
        <w:ind w:left="1992" w:hanging="360"/>
      </w:pPr>
      <w:rPr>
        <w:rFonts w:ascii="Wingdings" w:hAnsi="Wingdings" w:hint="default"/>
      </w:rPr>
    </w:lvl>
    <w:lvl w:ilvl="3" w:tplc="20000001" w:tentative="1">
      <w:start w:val="1"/>
      <w:numFmt w:val="bullet"/>
      <w:lvlText w:val=""/>
      <w:lvlJc w:val="left"/>
      <w:pPr>
        <w:ind w:left="2712" w:hanging="360"/>
      </w:pPr>
      <w:rPr>
        <w:rFonts w:ascii="Symbol" w:hAnsi="Symbol" w:hint="default"/>
      </w:rPr>
    </w:lvl>
    <w:lvl w:ilvl="4" w:tplc="20000003" w:tentative="1">
      <w:start w:val="1"/>
      <w:numFmt w:val="bullet"/>
      <w:lvlText w:val="o"/>
      <w:lvlJc w:val="left"/>
      <w:pPr>
        <w:ind w:left="3432" w:hanging="360"/>
      </w:pPr>
      <w:rPr>
        <w:rFonts w:ascii="Courier New" w:hAnsi="Courier New" w:cs="Courier New" w:hint="default"/>
      </w:rPr>
    </w:lvl>
    <w:lvl w:ilvl="5" w:tplc="20000005" w:tentative="1">
      <w:start w:val="1"/>
      <w:numFmt w:val="bullet"/>
      <w:lvlText w:val=""/>
      <w:lvlJc w:val="left"/>
      <w:pPr>
        <w:ind w:left="4152" w:hanging="360"/>
      </w:pPr>
      <w:rPr>
        <w:rFonts w:ascii="Wingdings" w:hAnsi="Wingdings" w:hint="default"/>
      </w:rPr>
    </w:lvl>
    <w:lvl w:ilvl="6" w:tplc="20000001" w:tentative="1">
      <w:start w:val="1"/>
      <w:numFmt w:val="bullet"/>
      <w:lvlText w:val=""/>
      <w:lvlJc w:val="left"/>
      <w:pPr>
        <w:ind w:left="4872" w:hanging="360"/>
      </w:pPr>
      <w:rPr>
        <w:rFonts w:ascii="Symbol" w:hAnsi="Symbol" w:hint="default"/>
      </w:rPr>
    </w:lvl>
    <w:lvl w:ilvl="7" w:tplc="20000003" w:tentative="1">
      <w:start w:val="1"/>
      <w:numFmt w:val="bullet"/>
      <w:lvlText w:val="o"/>
      <w:lvlJc w:val="left"/>
      <w:pPr>
        <w:ind w:left="5592" w:hanging="360"/>
      </w:pPr>
      <w:rPr>
        <w:rFonts w:ascii="Courier New" w:hAnsi="Courier New" w:cs="Courier New" w:hint="default"/>
      </w:rPr>
    </w:lvl>
    <w:lvl w:ilvl="8" w:tplc="20000005" w:tentative="1">
      <w:start w:val="1"/>
      <w:numFmt w:val="bullet"/>
      <w:lvlText w:val=""/>
      <w:lvlJc w:val="left"/>
      <w:pPr>
        <w:ind w:left="6312" w:hanging="360"/>
      </w:pPr>
      <w:rPr>
        <w:rFonts w:ascii="Wingdings" w:hAnsi="Wingdings" w:hint="default"/>
      </w:rPr>
    </w:lvl>
  </w:abstractNum>
  <w:abstractNum w:abstractNumId="26" w15:restartNumberingAfterBreak="0">
    <w:nsid w:val="43EB4583"/>
    <w:multiLevelType w:val="multilevel"/>
    <w:tmpl w:val="08C4B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062739"/>
    <w:multiLevelType w:val="multilevel"/>
    <w:tmpl w:val="BB62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8D32BC"/>
    <w:multiLevelType w:val="hybridMultilevel"/>
    <w:tmpl w:val="6C86E560"/>
    <w:lvl w:ilvl="0" w:tplc="3D24EB7E">
      <w:start w:val="1"/>
      <w:numFmt w:val="bullet"/>
      <w:lvlText w:val=""/>
      <w:lvlJc w:val="left"/>
      <w:pPr>
        <w:ind w:left="720" w:hanging="360"/>
      </w:pPr>
      <w:rPr>
        <w:rFonts w:ascii="Symbol" w:hAnsi="Symbol"/>
      </w:rPr>
    </w:lvl>
    <w:lvl w:ilvl="1" w:tplc="3280CAD6">
      <w:start w:val="1"/>
      <w:numFmt w:val="bullet"/>
      <w:lvlText w:val=""/>
      <w:lvlJc w:val="left"/>
      <w:pPr>
        <w:ind w:left="720" w:hanging="360"/>
      </w:pPr>
      <w:rPr>
        <w:rFonts w:ascii="Symbol" w:hAnsi="Symbol"/>
      </w:rPr>
    </w:lvl>
    <w:lvl w:ilvl="2" w:tplc="BDEA49D8">
      <w:start w:val="1"/>
      <w:numFmt w:val="bullet"/>
      <w:lvlText w:val=""/>
      <w:lvlJc w:val="left"/>
      <w:pPr>
        <w:ind w:left="720" w:hanging="360"/>
      </w:pPr>
      <w:rPr>
        <w:rFonts w:ascii="Symbol" w:hAnsi="Symbol"/>
      </w:rPr>
    </w:lvl>
    <w:lvl w:ilvl="3" w:tplc="3B58F744">
      <w:start w:val="1"/>
      <w:numFmt w:val="bullet"/>
      <w:lvlText w:val=""/>
      <w:lvlJc w:val="left"/>
      <w:pPr>
        <w:ind w:left="720" w:hanging="360"/>
      </w:pPr>
      <w:rPr>
        <w:rFonts w:ascii="Symbol" w:hAnsi="Symbol"/>
      </w:rPr>
    </w:lvl>
    <w:lvl w:ilvl="4" w:tplc="B0F05D76">
      <w:start w:val="1"/>
      <w:numFmt w:val="bullet"/>
      <w:lvlText w:val=""/>
      <w:lvlJc w:val="left"/>
      <w:pPr>
        <w:ind w:left="720" w:hanging="360"/>
      </w:pPr>
      <w:rPr>
        <w:rFonts w:ascii="Symbol" w:hAnsi="Symbol"/>
      </w:rPr>
    </w:lvl>
    <w:lvl w:ilvl="5" w:tplc="D1344D7A">
      <w:start w:val="1"/>
      <w:numFmt w:val="bullet"/>
      <w:lvlText w:val=""/>
      <w:lvlJc w:val="left"/>
      <w:pPr>
        <w:ind w:left="720" w:hanging="360"/>
      </w:pPr>
      <w:rPr>
        <w:rFonts w:ascii="Symbol" w:hAnsi="Symbol"/>
      </w:rPr>
    </w:lvl>
    <w:lvl w:ilvl="6" w:tplc="A5868580">
      <w:start w:val="1"/>
      <w:numFmt w:val="bullet"/>
      <w:lvlText w:val=""/>
      <w:lvlJc w:val="left"/>
      <w:pPr>
        <w:ind w:left="720" w:hanging="360"/>
      </w:pPr>
      <w:rPr>
        <w:rFonts w:ascii="Symbol" w:hAnsi="Symbol"/>
      </w:rPr>
    </w:lvl>
    <w:lvl w:ilvl="7" w:tplc="00DEAEC0">
      <w:start w:val="1"/>
      <w:numFmt w:val="bullet"/>
      <w:lvlText w:val=""/>
      <w:lvlJc w:val="left"/>
      <w:pPr>
        <w:ind w:left="720" w:hanging="360"/>
      </w:pPr>
      <w:rPr>
        <w:rFonts w:ascii="Symbol" w:hAnsi="Symbol"/>
      </w:rPr>
    </w:lvl>
    <w:lvl w:ilvl="8" w:tplc="84A4E600">
      <w:start w:val="1"/>
      <w:numFmt w:val="bullet"/>
      <w:lvlText w:val=""/>
      <w:lvlJc w:val="left"/>
      <w:pPr>
        <w:ind w:left="720" w:hanging="360"/>
      </w:pPr>
      <w:rPr>
        <w:rFonts w:ascii="Symbol" w:hAnsi="Symbol"/>
      </w:rPr>
    </w:lvl>
  </w:abstractNum>
  <w:abstractNum w:abstractNumId="29" w15:restartNumberingAfterBreak="0">
    <w:nsid w:val="48BF7EC0"/>
    <w:multiLevelType w:val="multilevel"/>
    <w:tmpl w:val="B9FA4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31" w15:restartNumberingAfterBreak="0">
    <w:nsid w:val="4D6865B2"/>
    <w:multiLevelType w:val="hybridMultilevel"/>
    <w:tmpl w:val="68B8F4C2"/>
    <w:lvl w:ilvl="0" w:tplc="3AD43644">
      <w:start w:val="1"/>
      <w:numFmt w:val="decimal"/>
      <w:lvlText w:val="%1)"/>
      <w:lvlJc w:val="left"/>
      <w:pPr>
        <w:ind w:left="1020" w:hanging="360"/>
      </w:pPr>
    </w:lvl>
    <w:lvl w:ilvl="1" w:tplc="3DDA57F2">
      <w:start w:val="1"/>
      <w:numFmt w:val="decimal"/>
      <w:lvlText w:val="%2)"/>
      <w:lvlJc w:val="left"/>
      <w:pPr>
        <w:ind w:left="1020" w:hanging="360"/>
      </w:pPr>
    </w:lvl>
    <w:lvl w:ilvl="2" w:tplc="50566B64">
      <w:start w:val="1"/>
      <w:numFmt w:val="decimal"/>
      <w:lvlText w:val="%3)"/>
      <w:lvlJc w:val="left"/>
      <w:pPr>
        <w:ind w:left="1020" w:hanging="360"/>
      </w:pPr>
    </w:lvl>
    <w:lvl w:ilvl="3" w:tplc="394A5A56">
      <w:start w:val="1"/>
      <w:numFmt w:val="decimal"/>
      <w:lvlText w:val="%4)"/>
      <w:lvlJc w:val="left"/>
      <w:pPr>
        <w:ind w:left="1020" w:hanging="360"/>
      </w:pPr>
    </w:lvl>
    <w:lvl w:ilvl="4" w:tplc="291A4B2A">
      <w:start w:val="1"/>
      <w:numFmt w:val="decimal"/>
      <w:lvlText w:val="%5)"/>
      <w:lvlJc w:val="left"/>
      <w:pPr>
        <w:ind w:left="1020" w:hanging="360"/>
      </w:pPr>
    </w:lvl>
    <w:lvl w:ilvl="5" w:tplc="F16AF478">
      <w:start w:val="1"/>
      <w:numFmt w:val="decimal"/>
      <w:lvlText w:val="%6)"/>
      <w:lvlJc w:val="left"/>
      <w:pPr>
        <w:ind w:left="1020" w:hanging="360"/>
      </w:pPr>
    </w:lvl>
    <w:lvl w:ilvl="6" w:tplc="441A2A48">
      <w:start w:val="1"/>
      <w:numFmt w:val="decimal"/>
      <w:lvlText w:val="%7)"/>
      <w:lvlJc w:val="left"/>
      <w:pPr>
        <w:ind w:left="1020" w:hanging="360"/>
      </w:pPr>
    </w:lvl>
    <w:lvl w:ilvl="7" w:tplc="6CEC2B64">
      <w:start w:val="1"/>
      <w:numFmt w:val="decimal"/>
      <w:lvlText w:val="%8)"/>
      <w:lvlJc w:val="left"/>
      <w:pPr>
        <w:ind w:left="1020" w:hanging="360"/>
      </w:pPr>
    </w:lvl>
    <w:lvl w:ilvl="8" w:tplc="0C569016">
      <w:start w:val="1"/>
      <w:numFmt w:val="decimal"/>
      <w:lvlText w:val="%9)"/>
      <w:lvlJc w:val="left"/>
      <w:pPr>
        <w:ind w:left="1020" w:hanging="360"/>
      </w:pPr>
    </w:lvl>
  </w:abstractNum>
  <w:abstractNum w:abstractNumId="32"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D71483"/>
    <w:multiLevelType w:val="multilevel"/>
    <w:tmpl w:val="335C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3B4F28"/>
    <w:multiLevelType w:val="hybridMultilevel"/>
    <w:tmpl w:val="9C447F4A"/>
    <w:lvl w:ilvl="0" w:tplc="F912C4C8">
      <w:start w:val="1"/>
      <w:numFmt w:val="bullet"/>
      <w:lvlText w:val=""/>
      <w:lvlJc w:val="left"/>
      <w:pPr>
        <w:ind w:left="720" w:hanging="360"/>
      </w:pPr>
      <w:rPr>
        <w:rFonts w:ascii="Symbol" w:hAnsi="Symbol"/>
      </w:rPr>
    </w:lvl>
    <w:lvl w:ilvl="1" w:tplc="B504D4BE">
      <w:start w:val="1"/>
      <w:numFmt w:val="bullet"/>
      <w:lvlText w:val=""/>
      <w:lvlJc w:val="left"/>
      <w:pPr>
        <w:ind w:left="720" w:hanging="360"/>
      </w:pPr>
      <w:rPr>
        <w:rFonts w:ascii="Symbol" w:hAnsi="Symbol"/>
      </w:rPr>
    </w:lvl>
    <w:lvl w:ilvl="2" w:tplc="837A565A">
      <w:start w:val="1"/>
      <w:numFmt w:val="bullet"/>
      <w:lvlText w:val=""/>
      <w:lvlJc w:val="left"/>
      <w:pPr>
        <w:ind w:left="720" w:hanging="360"/>
      </w:pPr>
      <w:rPr>
        <w:rFonts w:ascii="Symbol" w:hAnsi="Symbol"/>
      </w:rPr>
    </w:lvl>
    <w:lvl w:ilvl="3" w:tplc="365E24FC">
      <w:start w:val="1"/>
      <w:numFmt w:val="bullet"/>
      <w:lvlText w:val=""/>
      <w:lvlJc w:val="left"/>
      <w:pPr>
        <w:ind w:left="720" w:hanging="360"/>
      </w:pPr>
      <w:rPr>
        <w:rFonts w:ascii="Symbol" w:hAnsi="Symbol"/>
      </w:rPr>
    </w:lvl>
    <w:lvl w:ilvl="4" w:tplc="2E806E4C">
      <w:start w:val="1"/>
      <w:numFmt w:val="bullet"/>
      <w:lvlText w:val=""/>
      <w:lvlJc w:val="left"/>
      <w:pPr>
        <w:ind w:left="720" w:hanging="360"/>
      </w:pPr>
      <w:rPr>
        <w:rFonts w:ascii="Symbol" w:hAnsi="Symbol"/>
      </w:rPr>
    </w:lvl>
    <w:lvl w:ilvl="5" w:tplc="CCAC9770">
      <w:start w:val="1"/>
      <w:numFmt w:val="bullet"/>
      <w:lvlText w:val=""/>
      <w:lvlJc w:val="left"/>
      <w:pPr>
        <w:ind w:left="720" w:hanging="360"/>
      </w:pPr>
      <w:rPr>
        <w:rFonts w:ascii="Symbol" w:hAnsi="Symbol"/>
      </w:rPr>
    </w:lvl>
    <w:lvl w:ilvl="6" w:tplc="48789DBE">
      <w:start w:val="1"/>
      <w:numFmt w:val="bullet"/>
      <w:lvlText w:val=""/>
      <w:lvlJc w:val="left"/>
      <w:pPr>
        <w:ind w:left="720" w:hanging="360"/>
      </w:pPr>
      <w:rPr>
        <w:rFonts w:ascii="Symbol" w:hAnsi="Symbol"/>
      </w:rPr>
    </w:lvl>
    <w:lvl w:ilvl="7" w:tplc="1A6E490E">
      <w:start w:val="1"/>
      <w:numFmt w:val="bullet"/>
      <w:lvlText w:val=""/>
      <w:lvlJc w:val="left"/>
      <w:pPr>
        <w:ind w:left="720" w:hanging="360"/>
      </w:pPr>
      <w:rPr>
        <w:rFonts w:ascii="Symbol" w:hAnsi="Symbol"/>
      </w:rPr>
    </w:lvl>
    <w:lvl w:ilvl="8" w:tplc="0A66256A">
      <w:start w:val="1"/>
      <w:numFmt w:val="bullet"/>
      <w:lvlText w:val=""/>
      <w:lvlJc w:val="left"/>
      <w:pPr>
        <w:ind w:left="720" w:hanging="360"/>
      </w:pPr>
      <w:rPr>
        <w:rFonts w:ascii="Symbol" w:hAnsi="Symbol"/>
      </w:rPr>
    </w:lvl>
  </w:abstractNum>
  <w:abstractNum w:abstractNumId="36" w15:restartNumberingAfterBreak="0">
    <w:nsid w:val="563B63AF"/>
    <w:multiLevelType w:val="multilevel"/>
    <w:tmpl w:val="03E4A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D943013"/>
    <w:multiLevelType w:val="hybridMultilevel"/>
    <w:tmpl w:val="0726A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4230C4"/>
    <w:multiLevelType w:val="multilevel"/>
    <w:tmpl w:val="33046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52C27F2"/>
    <w:multiLevelType w:val="multilevel"/>
    <w:tmpl w:val="5F0E1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B71864"/>
    <w:multiLevelType w:val="multilevel"/>
    <w:tmpl w:val="EAFA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90B66FB"/>
    <w:multiLevelType w:val="hybridMultilevel"/>
    <w:tmpl w:val="73FC1C72"/>
    <w:lvl w:ilvl="0" w:tplc="DE5E72E6">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071DDC"/>
    <w:multiLevelType w:val="multilevel"/>
    <w:tmpl w:val="620CC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214E5"/>
    <w:multiLevelType w:val="hybridMultilevel"/>
    <w:tmpl w:val="8E224542"/>
    <w:lvl w:ilvl="0" w:tplc="4D2E46A6">
      <w:start w:val="1"/>
      <w:numFmt w:val="bullet"/>
      <w:lvlText w:val=""/>
      <w:lvlJc w:val="left"/>
      <w:pPr>
        <w:ind w:left="720" w:hanging="360"/>
      </w:pPr>
      <w:rPr>
        <w:rFonts w:ascii="Symbol" w:hAnsi="Symbol"/>
      </w:rPr>
    </w:lvl>
    <w:lvl w:ilvl="1" w:tplc="E444C358">
      <w:start w:val="1"/>
      <w:numFmt w:val="bullet"/>
      <w:lvlText w:val=""/>
      <w:lvlJc w:val="left"/>
      <w:pPr>
        <w:ind w:left="720" w:hanging="360"/>
      </w:pPr>
      <w:rPr>
        <w:rFonts w:ascii="Symbol" w:hAnsi="Symbol"/>
      </w:rPr>
    </w:lvl>
    <w:lvl w:ilvl="2" w:tplc="8FD4207C">
      <w:start w:val="1"/>
      <w:numFmt w:val="bullet"/>
      <w:lvlText w:val=""/>
      <w:lvlJc w:val="left"/>
      <w:pPr>
        <w:ind w:left="720" w:hanging="360"/>
      </w:pPr>
      <w:rPr>
        <w:rFonts w:ascii="Symbol" w:hAnsi="Symbol"/>
      </w:rPr>
    </w:lvl>
    <w:lvl w:ilvl="3" w:tplc="B8BC872A">
      <w:start w:val="1"/>
      <w:numFmt w:val="bullet"/>
      <w:lvlText w:val=""/>
      <w:lvlJc w:val="left"/>
      <w:pPr>
        <w:ind w:left="720" w:hanging="360"/>
      </w:pPr>
      <w:rPr>
        <w:rFonts w:ascii="Symbol" w:hAnsi="Symbol"/>
      </w:rPr>
    </w:lvl>
    <w:lvl w:ilvl="4" w:tplc="C7EC2CEE">
      <w:start w:val="1"/>
      <w:numFmt w:val="bullet"/>
      <w:lvlText w:val=""/>
      <w:lvlJc w:val="left"/>
      <w:pPr>
        <w:ind w:left="720" w:hanging="360"/>
      </w:pPr>
      <w:rPr>
        <w:rFonts w:ascii="Symbol" w:hAnsi="Symbol"/>
      </w:rPr>
    </w:lvl>
    <w:lvl w:ilvl="5" w:tplc="F8C64AE4">
      <w:start w:val="1"/>
      <w:numFmt w:val="bullet"/>
      <w:lvlText w:val=""/>
      <w:lvlJc w:val="left"/>
      <w:pPr>
        <w:ind w:left="720" w:hanging="360"/>
      </w:pPr>
      <w:rPr>
        <w:rFonts w:ascii="Symbol" w:hAnsi="Symbol"/>
      </w:rPr>
    </w:lvl>
    <w:lvl w:ilvl="6" w:tplc="675A4D20">
      <w:start w:val="1"/>
      <w:numFmt w:val="bullet"/>
      <w:lvlText w:val=""/>
      <w:lvlJc w:val="left"/>
      <w:pPr>
        <w:ind w:left="720" w:hanging="360"/>
      </w:pPr>
      <w:rPr>
        <w:rFonts w:ascii="Symbol" w:hAnsi="Symbol"/>
      </w:rPr>
    </w:lvl>
    <w:lvl w:ilvl="7" w:tplc="4438752E">
      <w:start w:val="1"/>
      <w:numFmt w:val="bullet"/>
      <w:lvlText w:val=""/>
      <w:lvlJc w:val="left"/>
      <w:pPr>
        <w:ind w:left="720" w:hanging="360"/>
      </w:pPr>
      <w:rPr>
        <w:rFonts w:ascii="Symbol" w:hAnsi="Symbol"/>
      </w:rPr>
    </w:lvl>
    <w:lvl w:ilvl="8" w:tplc="ECA06D80">
      <w:start w:val="1"/>
      <w:numFmt w:val="bullet"/>
      <w:lvlText w:val=""/>
      <w:lvlJc w:val="left"/>
      <w:pPr>
        <w:ind w:left="720" w:hanging="360"/>
      </w:pPr>
      <w:rPr>
        <w:rFonts w:ascii="Symbol" w:hAnsi="Symbol"/>
      </w:rPr>
    </w:lvl>
  </w:abstractNum>
  <w:abstractNum w:abstractNumId="49" w15:restartNumberingAfterBreak="0">
    <w:nsid w:val="7EEA37CD"/>
    <w:multiLevelType w:val="hybridMultilevel"/>
    <w:tmpl w:val="E0CA4564"/>
    <w:lvl w:ilvl="0" w:tplc="46E2A990">
      <w:start w:val="1"/>
      <w:numFmt w:val="bullet"/>
      <w:lvlText w:val=""/>
      <w:lvlJc w:val="left"/>
      <w:pPr>
        <w:ind w:left="720" w:hanging="360"/>
      </w:pPr>
      <w:rPr>
        <w:rFonts w:ascii="Symbol" w:hAnsi="Symbol"/>
      </w:rPr>
    </w:lvl>
    <w:lvl w:ilvl="1" w:tplc="81C011EC">
      <w:start w:val="1"/>
      <w:numFmt w:val="bullet"/>
      <w:lvlText w:val=""/>
      <w:lvlJc w:val="left"/>
      <w:pPr>
        <w:ind w:left="720" w:hanging="360"/>
      </w:pPr>
      <w:rPr>
        <w:rFonts w:ascii="Symbol" w:hAnsi="Symbol"/>
      </w:rPr>
    </w:lvl>
    <w:lvl w:ilvl="2" w:tplc="15769EE2">
      <w:start w:val="1"/>
      <w:numFmt w:val="bullet"/>
      <w:lvlText w:val=""/>
      <w:lvlJc w:val="left"/>
      <w:pPr>
        <w:ind w:left="720" w:hanging="360"/>
      </w:pPr>
      <w:rPr>
        <w:rFonts w:ascii="Symbol" w:hAnsi="Symbol"/>
      </w:rPr>
    </w:lvl>
    <w:lvl w:ilvl="3" w:tplc="E3FE164A">
      <w:start w:val="1"/>
      <w:numFmt w:val="bullet"/>
      <w:lvlText w:val=""/>
      <w:lvlJc w:val="left"/>
      <w:pPr>
        <w:ind w:left="720" w:hanging="360"/>
      </w:pPr>
      <w:rPr>
        <w:rFonts w:ascii="Symbol" w:hAnsi="Symbol"/>
      </w:rPr>
    </w:lvl>
    <w:lvl w:ilvl="4" w:tplc="5744345A">
      <w:start w:val="1"/>
      <w:numFmt w:val="bullet"/>
      <w:lvlText w:val=""/>
      <w:lvlJc w:val="left"/>
      <w:pPr>
        <w:ind w:left="720" w:hanging="360"/>
      </w:pPr>
      <w:rPr>
        <w:rFonts w:ascii="Symbol" w:hAnsi="Symbol"/>
      </w:rPr>
    </w:lvl>
    <w:lvl w:ilvl="5" w:tplc="A6FEC8D4">
      <w:start w:val="1"/>
      <w:numFmt w:val="bullet"/>
      <w:lvlText w:val=""/>
      <w:lvlJc w:val="left"/>
      <w:pPr>
        <w:ind w:left="720" w:hanging="360"/>
      </w:pPr>
      <w:rPr>
        <w:rFonts w:ascii="Symbol" w:hAnsi="Symbol"/>
      </w:rPr>
    </w:lvl>
    <w:lvl w:ilvl="6" w:tplc="FEC0BC20">
      <w:start w:val="1"/>
      <w:numFmt w:val="bullet"/>
      <w:lvlText w:val=""/>
      <w:lvlJc w:val="left"/>
      <w:pPr>
        <w:ind w:left="720" w:hanging="360"/>
      </w:pPr>
      <w:rPr>
        <w:rFonts w:ascii="Symbol" w:hAnsi="Symbol"/>
      </w:rPr>
    </w:lvl>
    <w:lvl w:ilvl="7" w:tplc="A6F46F26">
      <w:start w:val="1"/>
      <w:numFmt w:val="bullet"/>
      <w:lvlText w:val=""/>
      <w:lvlJc w:val="left"/>
      <w:pPr>
        <w:ind w:left="720" w:hanging="360"/>
      </w:pPr>
      <w:rPr>
        <w:rFonts w:ascii="Symbol" w:hAnsi="Symbol"/>
      </w:rPr>
    </w:lvl>
    <w:lvl w:ilvl="8" w:tplc="8696C3AA">
      <w:start w:val="1"/>
      <w:numFmt w:val="bullet"/>
      <w:lvlText w:val=""/>
      <w:lvlJc w:val="left"/>
      <w:pPr>
        <w:ind w:left="720" w:hanging="360"/>
      </w:pPr>
      <w:rPr>
        <w:rFonts w:ascii="Symbol" w:hAnsi="Symbol"/>
      </w:rPr>
    </w:lvl>
  </w:abstractNum>
  <w:num w:numId="1" w16cid:durableId="1268581075">
    <w:abstractNumId w:val="18"/>
  </w:num>
  <w:num w:numId="2" w16cid:durableId="1093017055">
    <w:abstractNumId w:val="22"/>
  </w:num>
  <w:num w:numId="3" w16cid:durableId="1831825663">
    <w:abstractNumId w:val="1"/>
  </w:num>
  <w:num w:numId="4" w16cid:durableId="731124898">
    <w:abstractNumId w:val="14"/>
  </w:num>
  <w:num w:numId="5" w16cid:durableId="146485309">
    <w:abstractNumId w:val="21"/>
  </w:num>
  <w:num w:numId="6" w16cid:durableId="19619121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918468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99603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667865">
    <w:abstractNumId w:val="30"/>
  </w:num>
  <w:num w:numId="10" w16cid:durableId="683943741">
    <w:abstractNumId w:val="37"/>
  </w:num>
  <w:num w:numId="11" w16cid:durableId="1767724883">
    <w:abstractNumId w:val="42"/>
  </w:num>
  <w:num w:numId="12" w16cid:durableId="485126507">
    <w:abstractNumId w:val="0"/>
  </w:num>
  <w:num w:numId="13" w16cid:durableId="1298562055">
    <w:abstractNumId w:val="40"/>
  </w:num>
  <w:num w:numId="14" w16cid:durableId="1745058057">
    <w:abstractNumId w:val="46"/>
  </w:num>
  <w:num w:numId="15" w16cid:durableId="481194156">
    <w:abstractNumId w:val="25"/>
  </w:num>
  <w:num w:numId="16" w16cid:durableId="1321882893">
    <w:abstractNumId w:val="34"/>
  </w:num>
  <w:num w:numId="17" w16cid:durableId="1146898420">
    <w:abstractNumId w:val="13"/>
  </w:num>
  <w:num w:numId="18" w16cid:durableId="954680301">
    <w:abstractNumId w:val="8"/>
  </w:num>
  <w:num w:numId="19" w16cid:durableId="691417112">
    <w:abstractNumId w:val="3"/>
  </w:num>
  <w:num w:numId="20" w16cid:durableId="2025475774">
    <w:abstractNumId w:val="36"/>
  </w:num>
  <w:num w:numId="21" w16cid:durableId="840508896">
    <w:abstractNumId w:val="12"/>
  </w:num>
  <w:num w:numId="22" w16cid:durableId="1692340311">
    <w:abstractNumId w:val="5"/>
  </w:num>
  <w:num w:numId="23" w16cid:durableId="1218276983">
    <w:abstractNumId w:val="26"/>
  </w:num>
  <w:num w:numId="24" w16cid:durableId="1470435446">
    <w:abstractNumId w:val="29"/>
  </w:num>
  <w:num w:numId="25" w16cid:durableId="1624339148">
    <w:abstractNumId w:val="20"/>
  </w:num>
  <w:num w:numId="26" w16cid:durableId="202443425">
    <w:abstractNumId w:val="11"/>
  </w:num>
  <w:num w:numId="27" w16cid:durableId="1461218346">
    <w:abstractNumId w:val="33"/>
  </w:num>
  <w:num w:numId="28" w16cid:durableId="1772579857">
    <w:abstractNumId w:val="47"/>
  </w:num>
  <w:num w:numId="29" w16cid:durableId="372118659">
    <w:abstractNumId w:val="4"/>
  </w:num>
  <w:num w:numId="30" w16cid:durableId="1169713915">
    <w:abstractNumId w:val="16"/>
  </w:num>
  <w:num w:numId="31" w16cid:durableId="849952862">
    <w:abstractNumId w:val="15"/>
  </w:num>
  <w:num w:numId="32" w16cid:durableId="370806862">
    <w:abstractNumId w:val="44"/>
  </w:num>
  <w:num w:numId="33" w16cid:durableId="332883109">
    <w:abstractNumId w:val="7"/>
  </w:num>
  <w:num w:numId="34" w16cid:durableId="1307512516">
    <w:abstractNumId w:val="19"/>
  </w:num>
  <w:num w:numId="35" w16cid:durableId="102846025">
    <w:abstractNumId w:val="41"/>
  </w:num>
  <w:num w:numId="36" w16cid:durableId="294338245">
    <w:abstractNumId w:val="43"/>
  </w:num>
  <w:num w:numId="37" w16cid:durableId="2033451530">
    <w:abstractNumId w:val="27"/>
  </w:num>
  <w:num w:numId="38" w16cid:durableId="2058163240">
    <w:abstractNumId w:val="6"/>
  </w:num>
  <w:num w:numId="39" w16cid:durableId="1855075341">
    <w:abstractNumId w:val="39"/>
  </w:num>
  <w:num w:numId="40" w16cid:durableId="21396685">
    <w:abstractNumId w:val="31"/>
  </w:num>
  <w:num w:numId="41" w16cid:durableId="1562866992">
    <w:abstractNumId w:val="9"/>
  </w:num>
  <w:num w:numId="42" w16cid:durableId="1766801775">
    <w:abstractNumId w:val="24"/>
  </w:num>
  <w:num w:numId="43" w16cid:durableId="2014528086">
    <w:abstractNumId w:val="49"/>
  </w:num>
  <w:num w:numId="44" w16cid:durableId="1611552278">
    <w:abstractNumId w:val="35"/>
  </w:num>
  <w:num w:numId="45" w16cid:durableId="143162671">
    <w:abstractNumId w:val="28"/>
  </w:num>
  <w:num w:numId="46" w16cid:durableId="307560755">
    <w:abstractNumId w:val="48"/>
  </w:num>
  <w:num w:numId="47" w16cid:durableId="1645969018">
    <w:abstractNumId w:val="38"/>
  </w:num>
  <w:num w:numId="48" w16cid:durableId="518813097">
    <w:abstractNumId w:val="2"/>
  </w:num>
  <w:num w:numId="49" w16cid:durableId="1406219852">
    <w:abstractNumId w:val="32"/>
  </w:num>
  <w:num w:numId="50" w16cid:durableId="518012821">
    <w:abstractNumId w:val="4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D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D09"/>
    <w:rsid w:val="00001E1D"/>
    <w:rsid w:val="00002129"/>
    <w:rsid w:val="00002391"/>
    <w:rsid w:val="000023A8"/>
    <w:rsid w:val="0000248D"/>
    <w:rsid w:val="000025FF"/>
    <w:rsid w:val="00002647"/>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2AC"/>
    <w:rsid w:val="00004375"/>
    <w:rsid w:val="00004415"/>
    <w:rsid w:val="0000448D"/>
    <w:rsid w:val="00004631"/>
    <w:rsid w:val="00004776"/>
    <w:rsid w:val="00004AC8"/>
    <w:rsid w:val="00004D0A"/>
    <w:rsid w:val="00004E5A"/>
    <w:rsid w:val="00004F4E"/>
    <w:rsid w:val="000050AB"/>
    <w:rsid w:val="000052B0"/>
    <w:rsid w:val="000053BA"/>
    <w:rsid w:val="000057A4"/>
    <w:rsid w:val="000057CF"/>
    <w:rsid w:val="0000583F"/>
    <w:rsid w:val="00005B31"/>
    <w:rsid w:val="00005EDB"/>
    <w:rsid w:val="00005F18"/>
    <w:rsid w:val="00006055"/>
    <w:rsid w:val="00006056"/>
    <w:rsid w:val="0000605A"/>
    <w:rsid w:val="00006083"/>
    <w:rsid w:val="00006140"/>
    <w:rsid w:val="000061F5"/>
    <w:rsid w:val="000062A7"/>
    <w:rsid w:val="00006369"/>
    <w:rsid w:val="00006406"/>
    <w:rsid w:val="00006578"/>
    <w:rsid w:val="00006A35"/>
    <w:rsid w:val="00006AD4"/>
    <w:rsid w:val="00006B63"/>
    <w:rsid w:val="00006CB9"/>
    <w:rsid w:val="000074C4"/>
    <w:rsid w:val="00007709"/>
    <w:rsid w:val="00007893"/>
    <w:rsid w:val="0000799E"/>
    <w:rsid w:val="000079A6"/>
    <w:rsid w:val="00007AB7"/>
    <w:rsid w:val="00007B12"/>
    <w:rsid w:val="00007BB9"/>
    <w:rsid w:val="00007DF1"/>
    <w:rsid w:val="00007F01"/>
    <w:rsid w:val="00007F4B"/>
    <w:rsid w:val="00007F7F"/>
    <w:rsid w:val="0001004D"/>
    <w:rsid w:val="0001015C"/>
    <w:rsid w:val="00010202"/>
    <w:rsid w:val="00010317"/>
    <w:rsid w:val="000103F6"/>
    <w:rsid w:val="00010401"/>
    <w:rsid w:val="000105DA"/>
    <w:rsid w:val="00010769"/>
    <w:rsid w:val="000107D5"/>
    <w:rsid w:val="00010833"/>
    <w:rsid w:val="00010B1A"/>
    <w:rsid w:val="00010BA8"/>
    <w:rsid w:val="00010DD0"/>
    <w:rsid w:val="00010E2C"/>
    <w:rsid w:val="00010E38"/>
    <w:rsid w:val="00010F0E"/>
    <w:rsid w:val="00011055"/>
    <w:rsid w:val="00011120"/>
    <w:rsid w:val="0001118A"/>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86A"/>
    <w:rsid w:val="0001297C"/>
    <w:rsid w:val="000129ED"/>
    <w:rsid w:val="00012A07"/>
    <w:rsid w:val="00012AEA"/>
    <w:rsid w:val="00012BF9"/>
    <w:rsid w:val="00012C4F"/>
    <w:rsid w:val="00012C7F"/>
    <w:rsid w:val="00012DC9"/>
    <w:rsid w:val="00013115"/>
    <w:rsid w:val="000131D1"/>
    <w:rsid w:val="00013275"/>
    <w:rsid w:val="00013455"/>
    <w:rsid w:val="000134E3"/>
    <w:rsid w:val="00013543"/>
    <w:rsid w:val="00013632"/>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516"/>
    <w:rsid w:val="00015659"/>
    <w:rsid w:val="000157BF"/>
    <w:rsid w:val="00015BFE"/>
    <w:rsid w:val="00015C51"/>
    <w:rsid w:val="00015F98"/>
    <w:rsid w:val="00015FAE"/>
    <w:rsid w:val="00015FEF"/>
    <w:rsid w:val="0001608C"/>
    <w:rsid w:val="000160D0"/>
    <w:rsid w:val="00016156"/>
    <w:rsid w:val="00016160"/>
    <w:rsid w:val="000161C7"/>
    <w:rsid w:val="00016366"/>
    <w:rsid w:val="00016418"/>
    <w:rsid w:val="000164B5"/>
    <w:rsid w:val="000166AC"/>
    <w:rsid w:val="000166BB"/>
    <w:rsid w:val="00016748"/>
    <w:rsid w:val="0001675D"/>
    <w:rsid w:val="00016790"/>
    <w:rsid w:val="00016816"/>
    <w:rsid w:val="00016B20"/>
    <w:rsid w:val="00016B3C"/>
    <w:rsid w:val="00016C2E"/>
    <w:rsid w:val="00016D50"/>
    <w:rsid w:val="00016E69"/>
    <w:rsid w:val="00016FE7"/>
    <w:rsid w:val="0001704C"/>
    <w:rsid w:val="000171B6"/>
    <w:rsid w:val="000171D3"/>
    <w:rsid w:val="00017330"/>
    <w:rsid w:val="00017373"/>
    <w:rsid w:val="000173D3"/>
    <w:rsid w:val="00017450"/>
    <w:rsid w:val="00017550"/>
    <w:rsid w:val="00017613"/>
    <w:rsid w:val="00017782"/>
    <w:rsid w:val="000179AC"/>
    <w:rsid w:val="00017A66"/>
    <w:rsid w:val="00017A69"/>
    <w:rsid w:val="00017B7F"/>
    <w:rsid w:val="00017B81"/>
    <w:rsid w:val="00017C17"/>
    <w:rsid w:val="00017E4B"/>
    <w:rsid w:val="00017EA6"/>
    <w:rsid w:val="00017EB2"/>
    <w:rsid w:val="00017EDA"/>
    <w:rsid w:val="000200A0"/>
    <w:rsid w:val="00020146"/>
    <w:rsid w:val="00020267"/>
    <w:rsid w:val="000202AA"/>
    <w:rsid w:val="000206BF"/>
    <w:rsid w:val="0002081D"/>
    <w:rsid w:val="00020933"/>
    <w:rsid w:val="00020D41"/>
    <w:rsid w:val="00020DA5"/>
    <w:rsid w:val="00020E69"/>
    <w:rsid w:val="00020FFA"/>
    <w:rsid w:val="000210CD"/>
    <w:rsid w:val="000212A5"/>
    <w:rsid w:val="0002141E"/>
    <w:rsid w:val="000214B9"/>
    <w:rsid w:val="000215A4"/>
    <w:rsid w:val="00021923"/>
    <w:rsid w:val="00021A37"/>
    <w:rsid w:val="00021C34"/>
    <w:rsid w:val="00021EAA"/>
    <w:rsid w:val="00021F6B"/>
    <w:rsid w:val="00021F92"/>
    <w:rsid w:val="00022209"/>
    <w:rsid w:val="00022763"/>
    <w:rsid w:val="0002281C"/>
    <w:rsid w:val="0002285A"/>
    <w:rsid w:val="000229E9"/>
    <w:rsid w:val="00022B8C"/>
    <w:rsid w:val="00022C4F"/>
    <w:rsid w:val="00022F2B"/>
    <w:rsid w:val="00022F75"/>
    <w:rsid w:val="00022FCB"/>
    <w:rsid w:val="0002325E"/>
    <w:rsid w:val="000232E0"/>
    <w:rsid w:val="000235A0"/>
    <w:rsid w:val="00023663"/>
    <w:rsid w:val="00023742"/>
    <w:rsid w:val="00023963"/>
    <w:rsid w:val="00023A7F"/>
    <w:rsid w:val="00023C9C"/>
    <w:rsid w:val="00023CF2"/>
    <w:rsid w:val="00023E4B"/>
    <w:rsid w:val="00023EC7"/>
    <w:rsid w:val="00023F88"/>
    <w:rsid w:val="00023FF3"/>
    <w:rsid w:val="0002402D"/>
    <w:rsid w:val="000240CF"/>
    <w:rsid w:val="00024118"/>
    <w:rsid w:val="00024259"/>
    <w:rsid w:val="0002466B"/>
    <w:rsid w:val="00024813"/>
    <w:rsid w:val="00024868"/>
    <w:rsid w:val="00024A66"/>
    <w:rsid w:val="00024AEE"/>
    <w:rsid w:val="00024AEF"/>
    <w:rsid w:val="00024BAE"/>
    <w:rsid w:val="00024C00"/>
    <w:rsid w:val="00024C37"/>
    <w:rsid w:val="00024C52"/>
    <w:rsid w:val="000250D7"/>
    <w:rsid w:val="000253C2"/>
    <w:rsid w:val="000254B9"/>
    <w:rsid w:val="0002555C"/>
    <w:rsid w:val="00025B02"/>
    <w:rsid w:val="00025F6E"/>
    <w:rsid w:val="00026090"/>
    <w:rsid w:val="00026124"/>
    <w:rsid w:val="00026229"/>
    <w:rsid w:val="00026232"/>
    <w:rsid w:val="000262DB"/>
    <w:rsid w:val="00026391"/>
    <w:rsid w:val="000263D9"/>
    <w:rsid w:val="00026967"/>
    <w:rsid w:val="00026990"/>
    <w:rsid w:val="00026B12"/>
    <w:rsid w:val="00026C65"/>
    <w:rsid w:val="00026C97"/>
    <w:rsid w:val="000270C0"/>
    <w:rsid w:val="00027163"/>
    <w:rsid w:val="000271B4"/>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9E2"/>
    <w:rsid w:val="00030BB9"/>
    <w:rsid w:val="00030E3E"/>
    <w:rsid w:val="00030FB8"/>
    <w:rsid w:val="0003117F"/>
    <w:rsid w:val="0003126C"/>
    <w:rsid w:val="00031420"/>
    <w:rsid w:val="000314CD"/>
    <w:rsid w:val="000314D4"/>
    <w:rsid w:val="0003154A"/>
    <w:rsid w:val="00031642"/>
    <w:rsid w:val="000316E1"/>
    <w:rsid w:val="00031EE1"/>
    <w:rsid w:val="00031FC7"/>
    <w:rsid w:val="00032276"/>
    <w:rsid w:val="00032373"/>
    <w:rsid w:val="00032448"/>
    <w:rsid w:val="0003244B"/>
    <w:rsid w:val="00032453"/>
    <w:rsid w:val="0003245B"/>
    <w:rsid w:val="00032479"/>
    <w:rsid w:val="0003273C"/>
    <w:rsid w:val="00032756"/>
    <w:rsid w:val="00032CA1"/>
    <w:rsid w:val="0003331B"/>
    <w:rsid w:val="0003332B"/>
    <w:rsid w:val="00033544"/>
    <w:rsid w:val="000335B2"/>
    <w:rsid w:val="00033A6B"/>
    <w:rsid w:val="00033B0E"/>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CC0"/>
    <w:rsid w:val="00034DAD"/>
    <w:rsid w:val="00034EE8"/>
    <w:rsid w:val="00035162"/>
    <w:rsid w:val="0003519E"/>
    <w:rsid w:val="000352FE"/>
    <w:rsid w:val="000353F0"/>
    <w:rsid w:val="00035597"/>
    <w:rsid w:val="00035691"/>
    <w:rsid w:val="00035733"/>
    <w:rsid w:val="000357AD"/>
    <w:rsid w:val="0003585C"/>
    <w:rsid w:val="0003589F"/>
    <w:rsid w:val="00035A4F"/>
    <w:rsid w:val="00035F30"/>
    <w:rsid w:val="00035F6B"/>
    <w:rsid w:val="00036548"/>
    <w:rsid w:val="00036B3F"/>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55"/>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59"/>
    <w:rsid w:val="0004189F"/>
    <w:rsid w:val="000418F8"/>
    <w:rsid w:val="0004198B"/>
    <w:rsid w:val="00041AA8"/>
    <w:rsid w:val="00041C9D"/>
    <w:rsid w:val="00041D4D"/>
    <w:rsid w:val="00041F41"/>
    <w:rsid w:val="00041F71"/>
    <w:rsid w:val="0004227D"/>
    <w:rsid w:val="0004247D"/>
    <w:rsid w:val="00042502"/>
    <w:rsid w:val="0004257E"/>
    <w:rsid w:val="0004258F"/>
    <w:rsid w:val="000426AC"/>
    <w:rsid w:val="0004281E"/>
    <w:rsid w:val="00042843"/>
    <w:rsid w:val="000429EE"/>
    <w:rsid w:val="00042A9A"/>
    <w:rsid w:val="00042ABB"/>
    <w:rsid w:val="00042BB5"/>
    <w:rsid w:val="00042C0E"/>
    <w:rsid w:val="00042E63"/>
    <w:rsid w:val="00042EFD"/>
    <w:rsid w:val="00042F25"/>
    <w:rsid w:val="000430AE"/>
    <w:rsid w:val="000430EC"/>
    <w:rsid w:val="0004340C"/>
    <w:rsid w:val="000435AD"/>
    <w:rsid w:val="000438BE"/>
    <w:rsid w:val="000438C8"/>
    <w:rsid w:val="00043CC8"/>
    <w:rsid w:val="00043F7E"/>
    <w:rsid w:val="00043FEF"/>
    <w:rsid w:val="000440EE"/>
    <w:rsid w:val="00044292"/>
    <w:rsid w:val="000442C1"/>
    <w:rsid w:val="0004434F"/>
    <w:rsid w:val="0004437A"/>
    <w:rsid w:val="0004450E"/>
    <w:rsid w:val="00044515"/>
    <w:rsid w:val="00044657"/>
    <w:rsid w:val="00044694"/>
    <w:rsid w:val="00044862"/>
    <w:rsid w:val="00044A9E"/>
    <w:rsid w:val="00044CFA"/>
    <w:rsid w:val="00044DDA"/>
    <w:rsid w:val="00044E58"/>
    <w:rsid w:val="00044FF7"/>
    <w:rsid w:val="0004510B"/>
    <w:rsid w:val="00045155"/>
    <w:rsid w:val="0004518A"/>
    <w:rsid w:val="000451AB"/>
    <w:rsid w:val="00045322"/>
    <w:rsid w:val="00045642"/>
    <w:rsid w:val="00045770"/>
    <w:rsid w:val="000458BF"/>
    <w:rsid w:val="000458F7"/>
    <w:rsid w:val="000459C7"/>
    <w:rsid w:val="000459D7"/>
    <w:rsid w:val="00045BB5"/>
    <w:rsid w:val="00045BD9"/>
    <w:rsid w:val="000462A5"/>
    <w:rsid w:val="000462E9"/>
    <w:rsid w:val="0004631D"/>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2DB"/>
    <w:rsid w:val="000473FE"/>
    <w:rsid w:val="00047425"/>
    <w:rsid w:val="000475B2"/>
    <w:rsid w:val="000476B0"/>
    <w:rsid w:val="000476FA"/>
    <w:rsid w:val="00047736"/>
    <w:rsid w:val="0004782D"/>
    <w:rsid w:val="000479E4"/>
    <w:rsid w:val="000479F9"/>
    <w:rsid w:val="00047A23"/>
    <w:rsid w:val="00047A72"/>
    <w:rsid w:val="00047A7D"/>
    <w:rsid w:val="00047AD9"/>
    <w:rsid w:val="00047B80"/>
    <w:rsid w:val="00047C35"/>
    <w:rsid w:val="000483D5"/>
    <w:rsid w:val="00050112"/>
    <w:rsid w:val="00050191"/>
    <w:rsid w:val="00050276"/>
    <w:rsid w:val="000503DA"/>
    <w:rsid w:val="0005041A"/>
    <w:rsid w:val="00050466"/>
    <w:rsid w:val="00050537"/>
    <w:rsid w:val="000505CC"/>
    <w:rsid w:val="0005069E"/>
    <w:rsid w:val="000507A1"/>
    <w:rsid w:val="00050999"/>
    <w:rsid w:val="00050AB5"/>
    <w:rsid w:val="00050BA2"/>
    <w:rsid w:val="00050BBA"/>
    <w:rsid w:val="00050C62"/>
    <w:rsid w:val="00050C84"/>
    <w:rsid w:val="00050CFC"/>
    <w:rsid w:val="00050FCB"/>
    <w:rsid w:val="0005105A"/>
    <w:rsid w:val="00051074"/>
    <w:rsid w:val="00051150"/>
    <w:rsid w:val="000511F9"/>
    <w:rsid w:val="00051259"/>
    <w:rsid w:val="000512D6"/>
    <w:rsid w:val="00051389"/>
    <w:rsid w:val="0005142D"/>
    <w:rsid w:val="000518AC"/>
    <w:rsid w:val="00051A5E"/>
    <w:rsid w:val="00051B26"/>
    <w:rsid w:val="00051B32"/>
    <w:rsid w:val="00052018"/>
    <w:rsid w:val="00052179"/>
    <w:rsid w:val="000522ED"/>
    <w:rsid w:val="0005230E"/>
    <w:rsid w:val="00052319"/>
    <w:rsid w:val="00052370"/>
    <w:rsid w:val="000523B4"/>
    <w:rsid w:val="000523F2"/>
    <w:rsid w:val="00052425"/>
    <w:rsid w:val="00052540"/>
    <w:rsid w:val="00052590"/>
    <w:rsid w:val="000525B3"/>
    <w:rsid w:val="00052609"/>
    <w:rsid w:val="00052850"/>
    <w:rsid w:val="000528A2"/>
    <w:rsid w:val="00052BBA"/>
    <w:rsid w:val="00052C2B"/>
    <w:rsid w:val="00052E8A"/>
    <w:rsid w:val="00052F4C"/>
    <w:rsid w:val="00052F67"/>
    <w:rsid w:val="00052FB9"/>
    <w:rsid w:val="000530B0"/>
    <w:rsid w:val="0005319F"/>
    <w:rsid w:val="0005322A"/>
    <w:rsid w:val="0005347B"/>
    <w:rsid w:val="000534A6"/>
    <w:rsid w:val="00053588"/>
    <w:rsid w:val="00053649"/>
    <w:rsid w:val="000538CE"/>
    <w:rsid w:val="00053E74"/>
    <w:rsid w:val="00053EE1"/>
    <w:rsid w:val="00053FB1"/>
    <w:rsid w:val="0005405C"/>
    <w:rsid w:val="000541EF"/>
    <w:rsid w:val="00054291"/>
    <w:rsid w:val="000542A2"/>
    <w:rsid w:val="000547B6"/>
    <w:rsid w:val="00054873"/>
    <w:rsid w:val="00054A0C"/>
    <w:rsid w:val="00054A9F"/>
    <w:rsid w:val="00054B05"/>
    <w:rsid w:val="00054C73"/>
    <w:rsid w:val="00054CBD"/>
    <w:rsid w:val="00054CC8"/>
    <w:rsid w:val="00054CE6"/>
    <w:rsid w:val="00054D9D"/>
    <w:rsid w:val="00054F01"/>
    <w:rsid w:val="000550D9"/>
    <w:rsid w:val="000551EB"/>
    <w:rsid w:val="00055548"/>
    <w:rsid w:val="00055676"/>
    <w:rsid w:val="000558C2"/>
    <w:rsid w:val="00055919"/>
    <w:rsid w:val="00055A26"/>
    <w:rsid w:val="00055D88"/>
    <w:rsid w:val="00055EF0"/>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0FD"/>
    <w:rsid w:val="00057109"/>
    <w:rsid w:val="0005748E"/>
    <w:rsid w:val="000575A2"/>
    <w:rsid w:val="000579E1"/>
    <w:rsid w:val="00057B46"/>
    <w:rsid w:val="00057D02"/>
    <w:rsid w:val="00057E86"/>
    <w:rsid w:val="00057EBA"/>
    <w:rsid w:val="000600D3"/>
    <w:rsid w:val="000600E4"/>
    <w:rsid w:val="0006025A"/>
    <w:rsid w:val="00060304"/>
    <w:rsid w:val="00060388"/>
    <w:rsid w:val="00060738"/>
    <w:rsid w:val="000607DA"/>
    <w:rsid w:val="000608B4"/>
    <w:rsid w:val="000608B9"/>
    <w:rsid w:val="00060A4F"/>
    <w:rsid w:val="00060A6B"/>
    <w:rsid w:val="00060AF1"/>
    <w:rsid w:val="00060C59"/>
    <w:rsid w:val="00060D73"/>
    <w:rsid w:val="00060D8E"/>
    <w:rsid w:val="00061008"/>
    <w:rsid w:val="00061025"/>
    <w:rsid w:val="00061363"/>
    <w:rsid w:val="0006142F"/>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2F4B"/>
    <w:rsid w:val="000631BA"/>
    <w:rsid w:val="00063386"/>
    <w:rsid w:val="000633FF"/>
    <w:rsid w:val="00063409"/>
    <w:rsid w:val="0006351B"/>
    <w:rsid w:val="00063598"/>
    <w:rsid w:val="000635E6"/>
    <w:rsid w:val="00063641"/>
    <w:rsid w:val="000636FC"/>
    <w:rsid w:val="0006398E"/>
    <w:rsid w:val="00063C26"/>
    <w:rsid w:val="00063C4C"/>
    <w:rsid w:val="00063D08"/>
    <w:rsid w:val="00063D9E"/>
    <w:rsid w:val="000644F2"/>
    <w:rsid w:val="00064603"/>
    <w:rsid w:val="000646FA"/>
    <w:rsid w:val="00064752"/>
    <w:rsid w:val="0006489B"/>
    <w:rsid w:val="00064A8A"/>
    <w:rsid w:val="00064AD3"/>
    <w:rsid w:val="00064D0D"/>
    <w:rsid w:val="00064EF9"/>
    <w:rsid w:val="00064F70"/>
    <w:rsid w:val="00064F85"/>
    <w:rsid w:val="00064F86"/>
    <w:rsid w:val="00065088"/>
    <w:rsid w:val="00065141"/>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6EC8"/>
    <w:rsid w:val="00067008"/>
    <w:rsid w:val="00067467"/>
    <w:rsid w:val="00067490"/>
    <w:rsid w:val="00067576"/>
    <w:rsid w:val="000675DD"/>
    <w:rsid w:val="000677A3"/>
    <w:rsid w:val="0006798B"/>
    <w:rsid w:val="00067D3B"/>
    <w:rsid w:val="00067F54"/>
    <w:rsid w:val="00067FE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5F"/>
    <w:rsid w:val="000711B4"/>
    <w:rsid w:val="000711DB"/>
    <w:rsid w:val="000712E4"/>
    <w:rsid w:val="00071321"/>
    <w:rsid w:val="000714C3"/>
    <w:rsid w:val="000714E2"/>
    <w:rsid w:val="00071501"/>
    <w:rsid w:val="000715CF"/>
    <w:rsid w:val="000717FB"/>
    <w:rsid w:val="0007196E"/>
    <w:rsid w:val="000719BF"/>
    <w:rsid w:val="00071CD7"/>
    <w:rsid w:val="00071EFE"/>
    <w:rsid w:val="00071FE0"/>
    <w:rsid w:val="0007208A"/>
    <w:rsid w:val="0007213C"/>
    <w:rsid w:val="000722C9"/>
    <w:rsid w:val="00072462"/>
    <w:rsid w:val="0007255A"/>
    <w:rsid w:val="000726A3"/>
    <w:rsid w:val="00072727"/>
    <w:rsid w:val="000729D7"/>
    <w:rsid w:val="00072B0F"/>
    <w:rsid w:val="00072BBA"/>
    <w:rsid w:val="00072FF5"/>
    <w:rsid w:val="000730DC"/>
    <w:rsid w:val="0007315A"/>
    <w:rsid w:val="000731C6"/>
    <w:rsid w:val="000732D0"/>
    <w:rsid w:val="000736FF"/>
    <w:rsid w:val="00073870"/>
    <w:rsid w:val="0007391C"/>
    <w:rsid w:val="00073959"/>
    <w:rsid w:val="00073B50"/>
    <w:rsid w:val="00073BFB"/>
    <w:rsid w:val="00073E49"/>
    <w:rsid w:val="00073E56"/>
    <w:rsid w:val="0007436E"/>
    <w:rsid w:val="000743FC"/>
    <w:rsid w:val="00074418"/>
    <w:rsid w:val="00074569"/>
    <w:rsid w:val="00074610"/>
    <w:rsid w:val="00074811"/>
    <w:rsid w:val="00074820"/>
    <w:rsid w:val="00074A36"/>
    <w:rsid w:val="00075027"/>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ABD"/>
    <w:rsid w:val="00077B2A"/>
    <w:rsid w:val="00077D5D"/>
    <w:rsid w:val="00077E82"/>
    <w:rsid w:val="000801B2"/>
    <w:rsid w:val="0008021E"/>
    <w:rsid w:val="00080269"/>
    <w:rsid w:val="000802A5"/>
    <w:rsid w:val="000804BA"/>
    <w:rsid w:val="00080703"/>
    <w:rsid w:val="000807B4"/>
    <w:rsid w:val="0008099D"/>
    <w:rsid w:val="00080A24"/>
    <w:rsid w:val="00080C63"/>
    <w:rsid w:val="00080CAC"/>
    <w:rsid w:val="00080E59"/>
    <w:rsid w:val="00080E62"/>
    <w:rsid w:val="00080EB9"/>
    <w:rsid w:val="00080FB3"/>
    <w:rsid w:val="00080FE0"/>
    <w:rsid w:val="000810D3"/>
    <w:rsid w:val="000811FF"/>
    <w:rsid w:val="000812D6"/>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07"/>
    <w:rsid w:val="000833C1"/>
    <w:rsid w:val="000833C9"/>
    <w:rsid w:val="00083459"/>
    <w:rsid w:val="000834EB"/>
    <w:rsid w:val="00083583"/>
    <w:rsid w:val="00083800"/>
    <w:rsid w:val="00083826"/>
    <w:rsid w:val="0008384A"/>
    <w:rsid w:val="00083988"/>
    <w:rsid w:val="00083A57"/>
    <w:rsid w:val="00083AC5"/>
    <w:rsid w:val="00083C0C"/>
    <w:rsid w:val="00083E11"/>
    <w:rsid w:val="00083FA0"/>
    <w:rsid w:val="00084056"/>
    <w:rsid w:val="000842D2"/>
    <w:rsid w:val="00084310"/>
    <w:rsid w:val="00084393"/>
    <w:rsid w:val="00084469"/>
    <w:rsid w:val="000844C3"/>
    <w:rsid w:val="000844CF"/>
    <w:rsid w:val="00084775"/>
    <w:rsid w:val="0008483C"/>
    <w:rsid w:val="00084939"/>
    <w:rsid w:val="00084A65"/>
    <w:rsid w:val="00084B13"/>
    <w:rsid w:val="00084BBA"/>
    <w:rsid w:val="00084BE5"/>
    <w:rsid w:val="00084E3F"/>
    <w:rsid w:val="00084E55"/>
    <w:rsid w:val="00085003"/>
    <w:rsid w:val="00085071"/>
    <w:rsid w:val="0008537D"/>
    <w:rsid w:val="0008559A"/>
    <w:rsid w:val="000855DD"/>
    <w:rsid w:val="0008580A"/>
    <w:rsid w:val="00085A0B"/>
    <w:rsid w:val="00085CF5"/>
    <w:rsid w:val="00085D12"/>
    <w:rsid w:val="00085E15"/>
    <w:rsid w:val="00086157"/>
    <w:rsid w:val="000861CF"/>
    <w:rsid w:val="0008621B"/>
    <w:rsid w:val="000864A7"/>
    <w:rsid w:val="0008650C"/>
    <w:rsid w:val="00086545"/>
    <w:rsid w:val="000865F2"/>
    <w:rsid w:val="00086791"/>
    <w:rsid w:val="00086B83"/>
    <w:rsid w:val="00086C3B"/>
    <w:rsid w:val="00087003"/>
    <w:rsid w:val="00087095"/>
    <w:rsid w:val="000870EB"/>
    <w:rsid w:val="00087201"/>
    <w:rsid w:val="00087563"/>
    <w:rsid w:val="00087763"/>
    <w:rsid w:val="000878BC"/>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21A"/>
    <w:rsid w:val="00091395"/>
    <w:rsid w:val="000913E5"/>
    <w:rsid w:val="0009152F"/>
    <w:rsid w:val="0009153F"/>
    <w:rsid w:val="000916AA"/>
    <w:rsid w:val="000916AF"/>
    <w:rsid w:val="00091998"/>
    <w:rsid w:val="00091A92"/>
    <w:rsid w:val="00091AEE"/>
    <w:rsid w:val="00091B45"/>
    <w:rsid w:val="00091C16"/>
    <w:rsid w:val="000920DA"/>
    <w:rsid w:val="00092276"/>
    <w:rsid w:val="0009227B"/>
    <w:rsid w:val="00092371"/>
    <w:rsid w:val="0009243E"/>
    <w:rsid w:val="00092446"/>
    <w:rsid w:val="00092670"/>
    <w:rsid w:val="00092680"/>
    <w:rsid w:val="00092AFD"/>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141"/>
    <w:rsid w:val="000941CB"/>
    <w:rsid w:val="00094443"/>
    <w:rsid w:val="0009454C"/>
    <w:rsid w:val="000945CB"/>
    <w:rsid w:val="000946F1"/>
    <w:rsid w:val="0009480A"/>
    <w:rsid w:val="00094B40"/>
    <w:rsid w:val="00094C40"/>
    <w:rsid w:val="00094CB4"/>
    <w:rsid w:val="00094EB2"/>
    <w:rsid w:val="00094F2D"/>
    <w:rsid w:val="00094FFD"/>
    <w:rsid w:val="00095131"/>
    <w:rsid w:val="00095332"/>
    <w:rsid w:val="000954C3"/>
    <w:rsid w:val="000958C0"/>
    <w:rsid w:val="00095973"/>
    <w:rsid w:val="00095A80"/>
    <w:rsid w:val="00095BE3"/>
    <w:rsid w:val="00095EEA"/>
    <w:rsid w:val="00095EF4"/>
    <w:rsid w:val="00095F58"/>
    <w:rsid w:val="00095F85"/>
    <w:rsid w:val="000960E7"/>
    <w:rsid w:val="000968BF"/>
    <w:rsid w:val="000969E5"/>
    <w:rsid w:val="00096C7C"/>
    <w:rsid w:val="000971E6"/>
    <w:rsid w:val="000973E1"/>
    <w:rsid w:val="00097656"/>
    <w:rsid w:val="0009767F"/>
    <w:rsid w:val="00097804"/>
    <w:rsid w:val="00097850"/>
    <w:rsid w:val="00097BDC"/>
    <w:rsid w:val="00097D2F"/>
    <w:rsid w:val="00097E63"/>
    <w:rsid w:val="00097F69"/>
    <w:rsid w:val="00097FCB"/>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1F6"/>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C2"/>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AD7"/>
    <w:rsid w:val="000A4D4C"/>
    <w:rsid w:val="000A4DC5"/>
    <w:rsid w:val="000A4EC4"/>
    <w:rsid w:val="000A4FF1"/>
    <w:rsid w:val="000A53FB"/>
    <w:rsid w:val="000A542F"/>
    <w:rsid w:val="000A54EE"/>
    <w:rsid w:val="000A564E"/>
    <w:rsid w:val="000A59D7"/>
    <w:rsid w:val="000A5B85"/>
    <w:rsid w:val="000A5BBE"/>
    <w:rsid w:val="000A5BC4"/>
    <w:rsid w:val="000A5D15"/>
    <w:rsid w:val="000A5D4E"/>
    <w:rsid w:val="000A6099"/>
    <w:rsid w:val="000A60EB"/>
    <w:rsid w:val="000A6393"/>
    <w:rsid w:val="000A646E"/>
    <w:rsid w:val="000A6479"/>
    <w:rsid w:val="000A65A1"/>
    <w:rsid w:val="000A66FE"/>
    <w:rsid w:val="000A6745"/>
    <w:rsid w:val="000A681E"/>
    <w:rsid w:val="000A6881"/>
    <w:rsid w:val="000A6883"/>
    <w:rsid w:val="000A6919"/>
    <w:rsid w:val="000A69C0"/>
    <w:rsid w:val="000A6A23"/>
    <w:rsid w:val="000A6C13"/>
    <w:rsid w:val="000A6C52"/>
    <w:rsid w:val="000A6C75"/>
    <w:rsid w:val="000A6CB0"/>
    <w:rsid w:val="000A6D12"/>
    <w:rsid w:val="000A6F34"/>
    <w:rsid w:val="000A71FA"/>
    <w:rsid w:val="000A748B"/>
    <w:rsid w:val="000A7496"/>
    <w:rsid w:val="000A74B6"/>
    <w:rsid w:val="000A77C3"/>
    <w:rsid w:val="000A7908"/>
    <w:rsid w:val="000A79A6"/>
    <w:rsid w:val="000A7AAD"/>
    <w:rsid w:val="000A7BC5"/>
    <w:rsid w:val="000A7D78"/>
    <w:rsid w:val="000B0068"/>
    <w:rsid w:val="000B0143"/>
    <w:rsid w:val="000B01F9"/>
    <w:rsid w:val="000B0307"/>
    <w:rsid w:val="000B08EF"/>
    <w:rsid w:val="000B0B4E"/>
    <w:rsid w:val="000B0C45"/>
    <w:rsid w:val="000B0E04"/>
    <w:rsid w:val="000B0E73"/>
    <w:rsid w:val="000B0EA0"/>
    <w:rsid w:val="000B0F5A"/>
    <w:rsid w:val="000B1140"/>
    <w:rsid w:val="000B11BB"/>
    <w:rsid w:val="000B11DA"/>
    <w:rsid w:val="000B12D6"/>
    <w:rsid w:val="000B13E1"/>
    <w:rsid w:val="000B1579"/>
    <w:rsid w:val="000B15E6"/>
    <w:rsid w:val="000B164A"/>
    <w:rsid w:val="000B16DB"/>
    <w:rsid w:val="000B17D3"/>
    <w:rsid w:val="000B184B"/>
    <w:rsid w:val="000B18A7"/>
    <w:rsid w:val="000B1B31"/>
    <w:rsid w:val="000B1BD1"/>
    <w:rsid w:val="000B1C5E"/>
    <w:rsid w:val="000B1C95"/>
    <w:rsid w:val="000B1DB4"/>
    <w:rsid w:val="000B1E0D"/>
    <w:rsid w:val="000B206B"/>
    <w:rsid w:val="000B2201"/>
    <w:rsid w:val="000B2221"/>
    <w:rsid w:val="000B2282"/>
    <w:rsid w:val="000B22FC"/>
    <w:rsid w:val="000B233E"/>
    <w:rsid w:val="000B2533"/>
    <w:rsid w:val="000B27E9"/>
    <w:rsid w:val="000B28B3"/>
    <w:rsid w:val="000B2A11"/>
    <w:rsid w:val="000B2A35"/>
    <w:rsid w:val="000B2A5B"/>
    <w:rsid w:val="000B2ABC"/>
    <w:rsid w:val="000B2B79"/>
    <w:rsid w:val="000B2E89"/>
    <w:rsid w:val="000B30B5"/>
    <w:rsid w:val="000B31B5"/>
    <w:rsid w:val="000B330C"/>
    <w:rsid w:val="000B35B6"/>
    <w:rsid w:val="000B3647"/>
    <w:rsid w:val="000B36E0"/>
    <w:rsid w:val="000B37C6"/>
    <w:rsid w:val="000B397F"/>
    <w:rsid w:val="000B3ABC"/>
    <w:rsid w:val="000B3B0D"/>
    <w:rsid w:val="000B3B2D"/>
    <w:rsid w:val="000B3B91"/>
    <w:rsid w:val="000B3CE2"/>
    <w:rsid w:val="000B3D3A"/>
    <w:rsid w:val="000B400C"/>
    <w:rsid w:val="000B4199"/>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3BA"/>
    <w:rsid w:val="000B56D3"/>
    <w:rsid w:val="000B5713"/>
    <w:rsid w:val="000B5879"/>
    <w:rsid w:val="000B5920"/>
    <w:rsid w:val="000B5AC9"/>
    <w:rsid w:val="000B5BE4"/>
    <w:rsid w:val="000B5D32"/>
    <w:rsid w:val="000B5D94"/>
    <w:rsid w:val="000B5E1E"/>
    <w:rsid w:val="000B5E4C"/>
    <w:rsid w:val="000B5F0A"/>
    <w:rsid w:val="000B6566"/>
    <w:rsid w:val="000B6660"/>
    <w:rsid w:val="000B66B6"/>
    <w:rsid w:val="000B695B"/>
    <w:rsid w:val="000B6A99"/>
    <w:rsid w:val="000B6B4D"/>
    <w:rsid w:val="000B6D65"/>
    <w:rsid w:val="000B6F2D"/>
    <w:rsid w:val="000B6F6C"/>
    <w:rsid w:val="000B6F9A"/>
    <w:rsid w:val="000B7298"/>
    <w:rsid w:val="000B7309"/>
    <w:rsid w:val="000B743C"/>
    <w:rsid w:val="000B7540"/>
    <w:rsid w:val="000B7928"/>
    <w:rsid w:val="000B79B7"/>
    <w:rsid w:val="000B79C7"/>
    <w:rsid w:val="000B7D72"/>
    <w:rsid w:val="000B8174"/>
    <w:rsid w:val="000C0093"/>
    <w:rsid w:val="000C01E4"/>
    <w:rsid w:val="000C02DD"/>
    <w:rsid w:val="000C04BC"/>
    <w:rsid w:val="000C0589"/>
    <w:rsid w:val="000C071B"/>
    <w:rsid w:val="000C0732"/>
    <w:rsid w:val="000C07F3"/>
    <w:rsid w:val="000C089B"/>
    <w:rsid w:val="000C0971"/>
    <w:rsid w:val="000C09BB"/>
    <w:rsid w:val="000C09EA"/>
    <w:rsid w:val="000C0A10"/>
    <w:rsid w:val="000C0CF5"/>
    <w:rsid w:val="000C0D7E"/>
    <w:rsid w:val="000C0E6C"/>
    <w:rsid w:val="000C0F3B"/>
    <w:rsid w:val="000C137D"/>
    <w:rsid w:val="000C1534"/>
    <w:rsid w:val="000C15FA"/>
    <w:rsid w:val="000C162E"/>
    <w:rsid w:val="000C164B"/>
    <w:rsid w:val="000C172C"/>
    <w:rsid w:val="000C17A6"/>
    <w:rsid w:val="000C1A8D"/>
    <w:rsid w:val="000C1AE9"/>
    <w:rsid w:val="000C1D59"/>
    <w:rsid w:val="000C1FB9"/>
    <w:rsid w:val="000C1FF0"/>
    <w:rsid w:val="000C214D"/>
    <w:rsid w:val="000C230F"/>
    <w:rsid w:val="000C2355"/>
    <w:rsid w:val="000C2372"/>
    <w:rsid w:val="000C23DB"/>
    <w:rsid w:val="000C2616"/>
    <w:rsid w:val="000C2898"/>
    <w:rsid w:val="000C28D0"/>
    <w:rsid w:val="000C2B09"/>
    <w:rsid w:val="000C2CC7"/>
    <w:rsid w:val="000C2E38"/>
    <w:rsid w:val="000C30CF"/>
    <w:rsid w:val="000C322A"/>
    <w:rsid w:val="000C3526"/>
    <w:rsid w:val="000C3527"/>
    <w:rsid w:val="000C3543"/>
    <w:rsid w:val="000C3575"/>
    <w:rsid w:val="000C3790"/>
    <w:rsid w:val="000C3B9D"/>
    <w:rsid w:val="000C3DD1"/>
    <w:rsid w:val="000C4177"/>
    <w:rsid w:val="000C441D"/>
    <w:rsid w:val="000C4452"/>
    <w:rsid w:val="000C445C"/>
    <w:rsid w:val="000C4502"/>
    <w:rsid w:val="000C455C"/>
    <w:rsid w:val="000C4857"/>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AB"/>
    <w:rsid w:val="000C6AC8"/>
    <w:rsid w:val="000C6C2F"/>
    <w:rsid w:val="000C6E28"/>
    <w:rsid w:val="000C6E7B"/>
    <w:rsid w:val="000C6FAD"/>
    <w:rsid w:val="000C74BA"/>
    <w:rsid w:val="000C7531"/>
    <w:rsid w:val="000C761C"/>
    <w:rsid w:val="000C77BD"/>
    <w:rsid w:val="000C78D2"/>
    <w:rsid w:val="000C791D"/>
    <w:rsid w:val="000C7A5F"/>
    <w:rsid w:val="000C7B22"/>
    <w:rsid w:val="000C7BA7"/>
    <w:rsid w:val="000C7BB8"/>
    <w:rsid w:val="000C7C25"/>
    <w:rsid w:val="000C7C3F"/>
    <w:rsid w:val="000C7D64"/>
    <w:rsid w:val="000C7D80"/>
    <w:rsid w:val="000D0025"/>
    <w:rsid w:val="000D0400"/>
    <w:rsid w:val="000D0574"/>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7"/>
    <w:rsid w:val="000D19CB"/>
    <w:rsid w:val="000D1CFB"/>
    <w:rsid w:val="000D1D6E"/>
    <w:rsid w:val="000D1DFB"/>
    <w:rsid w:val="000D1DFE"/>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5C2"/>
    <w:rsid w:val="000D383C"/>
    <w:rsid w:val="000D3B82"/>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E14"/>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5FC9"/>
    <w:rsid w:val="000D6230"/>
    <w:rsid w:val="000D6519"/>
    <w:rsid w:val="000D6748"/>
    <w:rsid w:val="000D67CE"/>
    <w:rsid w:val="000D68A2"/>
    <w:rsid w:val="000D6A03"/>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917"/>
    <w:rsid w:val="000E0AA5"/>
    <w:rsid w:val="000E0C83"/>
    <w:rsid w:val="000E0C9A"/>
    <w:rsid w:val="000E0DEE"/>
    <w:rsid w:val="000E0F3C"/>
    <w:rsid w:val="000E12D0"/>
    <w:rsid w:val="000E12EA"/>
    <w:rsid w:val="000E137B"/>
    <w:rsid w:val="000E1493"/>
    <w:rsid w:val="000E171A"/>
    <w:rsid w:val="000E181D"/>
    <w:rsid w:val="000E18DA"/>
    <w:rsid w:val="000E18DC"/>
    <w:rsid w:val="000E1BFE"/>
    <w:rsid w:val="000E1CD3"/>
    <w:rsid w:val="000E1CD6"/>
    <w:rsid w:val="000E1CF9"/>
    <w:rsid w:val="000E1E9D"/>
    <w:rsid w:val="000E210B"/>
    <w:rsid w:val="000E2303"/>
    <w:rsid w:val="000E230D"/>
    <w:rsid w:val="000E246D"/>
    <w:rsid w:val="000E24F1"/>
    <w:rsid w:val="000E2637"/>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DD3"/>
    <w:rsid w:val="000E3E3D"/>
    <w:rsid w:val="000E4002"/>
    <w:rsid w:val="000E4259"/>
    <w:rsid w:val="000E42EC"/>
    <w:rsid w:val="000E433B"/>
    <w:rsid w:val="000E4350"/>
    <w:rsid w:val="000E4376"/>
    <w:rsid w:val="000E4408"/>
    <w:rsid w:val="000E45E6"/>
    <w:rsid w:val="000E4620"/>
    <w:rsid w:val="000E4735"/>
    <w:rsid w:val="000E4B3A"/>
    <w:rsid w:val="000E5347"/>
    <w:rsid w:val="000E53AB"/>
    <w:rsid w:val="000E5607"/>
    <w:rsid w:val="000E5673"/>
    <w:rsid w:val="000E5716"/>
    <w:rsid w:val="000E580F"/>
    <w:rsid w:val="000E59ED"/>
    <w:rsid w:val="000E5CCD"/>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5BB"/>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02D"/>
    <w:rsid w:val="000F20D5"/>
    <w:rsid w:val="000F2146"/>
    <w:rsid w:val="000F2156"/>
    <w:rsid w:val="000F2279"/>
    <w:rsid w:val="000F25C2"/>
    <w:rsid w:val="000F261E"/>
    <w:rsid w:val="000F27A7"/>
    <w:rsid w:val="000F29C4"/>
    <w:rsid w:val="000F2A04"/>
    <w:rsid w:val="000F2B72"/>
    <w:rsid w:val="000F2E1F"/>
    <w:rsid w:val="000F3005"/>
    <w:rsid w:val="000F342A"/>
    <w:rsid w:val="000F3593"/>
    <w:rsid w:val="000F3629"/>
    <w:rsid w:val="000F3708"/>
    <w:rsid w:val="000F37B0"/>
    <w:rsid w:val="000F385D"/>
    <w:rsid w:val="000F39A3"/>
    <w:rsid w:val="000F3BD2"/>
    <w:rsid w:val="000F3C73"/>
    <w:rsid w:val="000F3E16"/>
    <w:rsid w:val="000F3E6A"/>
    <w:rsid w:val="000F4015"/>
    <w:rsid w:val="000F4253"/>
    <w:rsid w:val="000F42DB"/>
    <w:rsid w:val="000F430C"/>
    <w:rsid w:val="000F4479"/>
    <w:rsid w:val="000F4492"/>
    <w:rsid w:val="000F4595"/>
    <w:rsid w:val="000F471C"/>
    <w:rsid w:val="000F48B2"/>
    <w:rsid w:val="000F49F3"/>
    <w:rsid w:val="000F4B5A"/>
    <w:rsid w:val="000F4C26"/>
    <w:rsid w:val="000F4CB2"/>
    <w:rsid w:val="000F4D31"/>
    <w:rsid w:val="000F4E44"/>
    <w:rsid w:val="000F4E90"/>
    <w:rsid w:val="000F5096"/>
    <w:rsid w:val="000F50A7"/>
    <w:rsid w:val="000F5210"/>
    <w:rsid w:val="000F53FF"/>
    <w:rsid w:val="000F54EC"/>
    <w:rsid w:val="000F55D6"/>
    <w:rsid w:val="000F5685"/>
    <w:rsid w:val="000F568D"/>
    <w:rsid w:val="000F56AF"/>
    <w:rsid w:val="000F57D2"/>
    <w:rsid w:val="000F5877"/>
    <w:rsid w:val="000F58B2"/>
    <w:rsid w:val="000F5979"/>
    <w:rsid w:val="000F5C18"/>
    <w:rsid w:val="000F5CC3"/>
    <w:rsid w:val="000F6022"/>
    <w:rsid w:val="000F61B6"/>
    <w:rsid w:val="000F62DE"/>
    <w:rsid w:val="000F63CF"/>
    <w:rsid w:val="000F652E"/>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728"/>
    <w:rsid w:val="000F788E"/>
    <w:rsid w:val="000F7900"/>
    <w:rsid w:val="000F79D2"/>
    <w:rsid w:val="000F79D7"/>
    <w:rsid w:val="000F7C11"/>
    <w:rsid w:val="000F7F86"/>
    <w:rsid w:val="0010001C"/>
    <w:rsid w:val="0010009B"/>
    <w:rsid w:val="001003DA"/>
    <w:rsid w:val="001005BC"/>
    <w:rsid w:val="00100D4D"/>
    <w:rsid w:val="00100D8A"/>
    <w:rsid w:val="00100DFC"/>
    <w:rsid w:val="00100F3D"/>
    <w:rsid w:val="001010E3"/>
    <w:rsid w:val="001012FC"/>
    <w:rsid w:val="00101333"/>
    <w:rsid w:val="00101580"/>
    <w:rsid w:val="001016D5"/>
    <w:rsid w:val="00101705"/>
    <w:rsid w:val="0010170B"/>
    <w:rsid w:val="00101749"/>
    <w:rsid w:val="0010174C"/>
    <w:rsid w:val="00101AF6"/>
    <w:rsid w:val="00101C20"/>
    <w:rsid w:val="00101C4F"/>
    <w:rsid w:val="00101D28"/>
    <w:rsid w:val="00101D74"/>
    <w:rsid w:val="00101E0C"/>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03"/>
    <w:rsid w:val="00103379"/>
    <w:rsid w:val="00103400"/>
    <w:rsid w:val="00103577"/>
    <w:rsid w:val="00103B0B"/>
    <w:rsid w:val="00103BFD"/>
    <w:rsid w:val="00103F53"/>
    <w:rsid w:val="00103FC9"/>
    <w:rsid w:val="001041D8"/>
    <w:rsid w:val="001041E3"/>
    <w:rsid w:val="00104262"/>
    <w:rsid w:val="00104277"/>
    <w:rsid w:val="00104323"/>
    <w:rsid w:val="00104357"/>
    <w:rsid w:val="00104425"/>
    <w:rsid w:val="00104576"/>
    <w:rsid w:val="001045DF"/>
    <w:rsid w:val="00104660"/>
    <w:rsid w:val="001047A4"/>
    <w:rsid w:val="0010485D"/>
    <w:rsid w:val="00104B93"/>
    <w:rsid w:val="00104CCF"/>
    <w:rsid w:val="00104DF8"/>
    <w:rsid w:val="00104E50"/>
    <w:rsid w:val="00104E6A"/>
    <w:rsid w:val="00104EE8"/>
    <w:rsid w:val="001051D0"/>
    <w:rsid w:val="001051DB"/>
    <w:rsid w:val="0010528E"/>
    <w:rsid w:val="001053B5"/>
    <w:rsid w:val="00105425"/>
    <w:rsid w:val="0010554A"/>
    <w:rsid w:val="00105739"/>
    <w:rsid w:val="00105862"/>
    <w:rsid w:val="00105886"/>
    <w:rsid w:val="00105E16"/>
    <w:rsid w:val="00105ED4"/>
    <w:rsid w:val="00105F3A"/>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40"/>
    <w:rsid w:val="001102CA"/>
    <w:rsid w:val="00110374"/>
    <w:rsid w:val="001103BD"/>
    <w:rsid w:val="0011044F"/>
    <w:rsid w:val="001105EE"/>
    <w:rsid w:val="0011075D"/>
    <w:rsid w:val="00110885"/>
    <w:rsid w:val="001108A4"/>
    <w:rsid w:val="0011093C"/>
    <w:rsid w:val="001109CA"/>
    <w:rsid w:val="001109CC"/>
    <w:rsid w:val="00110ACC"/>
    <w:rsid w:val="00110C7E"/>
    <w:rsid w:val="00110D6E"/>
    <w:rsid w:val="00110DDC"/>
    <w:rsid w:val="00110EF3"/>
    <w:rsid w:val="00110F06"/>
    <w:rsid w:val="00111197"/>
    <w:rsid w:val="00111208"/>
    <w:rsid w:val="001112C5"/>
    <w:rsid w:val="00111435"/>
    <w:rsid w:val="001115E4"/>
    <w:rsid w:val="001115FE"/>
    <w:rsid w:val="00111743"/>
    <w:rsid w:val="001117DA"/>
    <w:rsid w:val="00111808"/>
    <w:rsid w:val="00111939"/>
    <w:rsid w:val="001119EA"/>
    <w:rsid w:val="001119FB"/>
    <w:rsid w:val="00111BD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2E21"/>
    <w:rsid w:val="001130EC"/>
    <w:rsid w:val="001130F2"/>
    <w:rsid w:val="001131D7"/>
    <w:rsid w:val="0011339F"/>
    <w:rsid w:val="001135F5"/>
    <w:rsid w:val="001137A2"/>
    <w:rsid w:val="00113829"/>
    <w:rsid w:val="00113961"/>
    <w:rsid w:val="00113ABF"/>
    <w:rsid w:val="00113B8F"/>
    <w:rsid w:val="00113C12"/>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6FF"/>
    <w:rsid w:val="00115734"/>
    <w:rsid w:val="001157B4"/>
    <w:rsid w:val="001157FB"/>
    <w:rsid w:val="001158AE"/>
    <w:rsid w:val="00115906"/>
    <w:rsid w:val="00115917"/>
    <w:rsid w:val="001159D8"/>
    <w:rsid w:val="00115AD7"/>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87"/>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192"/>
    <w:rsid w:val="00121306"/>
    <w:rsid w:val="001213AF"/>
    <w:rsid w:val="0012151E"/>
    <w:rsid w:val="00121555"/>
    <w:rsid w:val="00121737"/>
    <w:rsid w:val="001217F0"/>
    <w:rsid w:val="0012186E"/>
    <w:rsid w:val="00121A66"/>
    <w:rsid w:val="00121C1F"/>
    <w:rsid w:val="00121DBD"/>
    <w:rsid w:val="00121E87"/>
    <w:rsid w:val="00121F9A"/>
    <w:rsid w:val="00122019"/>
    <w:rsid w:val="0012204C"/>
    <w:rsid w:val="00122071"/>
    <w:rsid w:val="00122105"/>
    <w:rsid w:val="00122153"/>
    <w:rsid w:val="0012228A"/>
    <w:rsid w:val="001223C5"/>
    <w:rsid w:val="001223D9"/>
    <w:rsid w:val="0012267D"/>
    <w:rsid w:val="00122839"/>
    <w:rsid w:val="001229A2"/>
    <w:rsid w:val="001229AF"/>
    <w:rsid w:val="00122ED9"/>
    <w:rsid w:val="00122F88"/>
    <w:rsid w:val="00122FE3"/>
    <w:rsid w:val="001234A9"/>
    <w:rsid w:val="001234BA"/>
    <w:rsid w:val="001235F7"/>
    <w:rsid w:val="0012372A"/>
    <w:rsid w:val="001237AC"/>
    <w:rsid w:val="00123BFD"/>
    <w:rsid w:val="00123CD8"/>
    <w:rsid w:val="00123FC9"/>
    <w:rsid w:val="001240A5"/>
    <w:rsid w:val="001240F7"/>
    <w:rsid w:val="00124209"/>
    <w:rsid w:val="0012447B"/>
    <w:rsid w:val="00124677"/>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96"/>
    <w:rsid w:val="001259BF"/>
    <w:rsid w:val="00125A83"/>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3E7"/>
    <w:rsid w:val="001275DE"/>
    <w:rsid w:val="001279E5"/>
    <w:rsid w:val="00127A56"/>
    <w:rsid w:val="00127C1B"/>
    <w:rsid w:val="00127E68"/>
    <w:rsid w:val="0013007E"/>
    <w:rsid w:val="00130113"/>
    <w:rsid w:val="001301CA"/>
    <w:rsid w:val="0013034B"/>
    <w:rsid w:val="001304B8"/>
    <w:rsid w:val="001305DF"/>
    <w:rsid w:val="001306FB"/>
    <w:rsid w:val="001308FC"/>
    <w:rsid w:val="0013097D"/>
    <w:rsid w:val="00130B1F"/>
    <w:rsid w:val="00130C84"/>
    <w:rsid w:val="00130C9F"/>
    <w:rsid w:val="00130E7E"/>
    <w:rsid w:val="00131041"/>
    <w:rsid w:val="0013107A"/>
    <w:rsid w:val="001311D8"/>
    <w:rsid w:val="001311DF"/>
    <w:rsid w:val="0013173D"/>
    <w:rsid w:val="001318FE"/>
    <w:rsid w:val="001319DB"/>
    <w:rsid w:val="00131AC9"/>
    <w:rsid w:val="00131C30"/>
    <w:rsid w:val="00131D51"/>
    <w:rsid w:val="00131E6A"/>
    <w:rsid w:val="00131F69"/>
    <w:rsid w:val="00131FEB"/>
    <w:rsid w:val="00132027"/>
    <w:rsid w:val="00132375"/>
    <w:rsid w:val="0013239C"/>
    <w:rsid w:val="001323D3"/>
    <w:rsid w:val="001323F3"/>
    <w:rsid w:val="0013243F"/>
    <w:rsid w:val="0013245D"/>
    <w:rsid w:val="001326CE"/>
    <w:rsid w:val="0013276F"/>
    <w:rsid w:val="001327DA"/>
    <w:rsid w:val="00132830"/>
    <w:rsid w:val="00132B71"/>
    <w:rsid w:val="0013305D"/>
    <w:rsid w:val="001331B4"/>
    <w:rsid w:val="001331DC"/>
    <w:rsid w:val="001332E2"/>
    <w:rsid w:val="00133338"/>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19"/>
    <w:rsid w:val="00134970"/>
    <w:rsid w:val="001349EA"/>
    <w:rsid w:val="00134AFE"/>
    <w:rsid w:val="00134B36"/>
    <w:rsid w:val="00134B70"/>
    <w:rsid w:val="00134D55"/>
    <w:rsid w:val="00134F7D"/>
    <w:rsid w:val="00135016"/>
    <w:rsid w:val="00135193"/>
    <w:rsid w:val="001351F9"/>
    <w:rsid w:val="00135390"/>
    <w:rsid w:val="00135397"/>
    <w:rsid w:val="00135A62"/>
    <w:rsid w:val="00135CD9"/>
    <w:rsid w:val="00136073"/>
    <w:rsid w:val="001360F3"/>
    <w:rsid w:val="00136185"/>
    <w:rsid w:val="001361F2"/>
    <w:rsid w:val="0013624E"/>
    <w:rsid w:val="001362A1"/>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5C7"/>
    <w:rsid w:val="00137620"/>
    <w:rsid w:val="00137781"/>
    <w:rsid w:val="001377ED"/>
    <w:rsid w:val="00137829"/>
    <w:rsid w:val="00137AB9"/>
    <w:rsid w:val="00137AE9"/>
    <w:rsid w:val="00137BCB"/>
    <w:rsid w:val="00137C84"/>
    <w:rsid w:val="00137CC7"/>
    <w:rsid w:val="00137D14"/>
    <w:rsid w:val="00137D68"/>
    <w:rsid w:val="00137D78"/>
    <w:rsid w:val="00137DB5"/>
    <w:rsid w:val="00137DD6"/>
    <w:rsid w:val="00137E0B"/>
    <w:rsid w:val="00137F41"/>
    <w:rsid w:val="00140062"/>
    <w:rsid w:val="0014007B"/>
    <w:rsid w:val="00140186"/>
    <w:rsid w:val="001401DC"/>
    <w:rsid w:val="00140235"/>
    <w:rsid w:val="0014026D"/>
    <w:rsid w:val="00140332"/>
    <w:rsid w:val="00140577"/>
    <w:rsid w:val="0014060C"/>
    <w:rsid w:val="0014073C"/>
    <w:rsid w:val="00140915"/>
    <w:rsid w:val="00140967"/>
    <w:rsid w:val="001409A0"/>
    <w:rsid w:val="00140A3B"/>
    <w:rsid w:val="00140CE4"/>
    <w:rsid w:val="00140E19"/>
    <w:rsid w:val="001410F6"/>
    <w:rsid w:val="001412EC"/>
    <w:rsid w:val="0014133A"/>
    <w:rsid w:val="001413B6"/>
    <w:rsid w:val="0014143C"/>
    <w:rsid w:val="00141468"/>
    <w:rsid w:val="0014150E"/>
    <w:rsid w:val="001415A7"/>
    <w:rsid w:val="0014168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CA5"/>
    <w:rsid w:val="00143EBE"/>
    <w:rsid w:val="00143EEB"/>
    <w:rsid w:val="00143F09"/>
    <w:rsid w:val="00144388"/>
    <w:rsid w:val="00144619"/>
    <w:rsid w:val="00144650"/>
    <w:rsid w:val="00144AF5"/>
    <w:rsid w:val="00144B5F"/>
    <w:rsid w:val="00144C4B"/>
    <w:rsid w:val="00144C6A"/>
    <w:rsid w:val="00144C87"/>
    <w:rsid w:val="00144E19"/>
    <w:rsid w:val="00144F04"/>
    <w:rsid w:val="00144F48"/>
    <w:rsid w:val="00144F53"/>
    <w:rsid w:val="00144FB3"/>
    <w:rsid w:val="001450F1"/>
    <w:rsid w:val="00145424"/>
    <w:rsid w:val="001454D0"/>
    <w:rsid w:val="0014561F"/>
    <w:rsid w:val="001457F5"/>
    <w:rsid w:val="0014580F"/>
    <w:rsid w:val="00145AA8"/>
    <w:rsid w:val="00145B5E"/>
    <w:rsid w:val="00145D8C"/>
    <w:rsid w:val="00145F08"/>
    <w:rsid w:val="00145F1D"/>
    <w:rsid w:val="001460DC"/>
    <w:rsid w:val="00146254"/>
    <w:rsid w:val="001462EA"/>
    <w:rsid w:val="001463E0"/>
    <w:rsid w:val="0014640A"/>
    <w:rsid w:val="001467B1"/>
    <w:rsid w:val="001468E5"/>
    <w:rsid w:val="001470D1"/>
    <w:rsid w:val="00147200"/>
    <w:rsid w:val="0014749C"/>
    <w:rsid w:val="001474BB"/>
    <w:rsid w:val="001474E2"/>
    <w:rsid w:val="00147617"/>
    <w:rsid w:val="00147829"/>
    <w:rsid w:val="00147A7B"/>
    <w:rsid w:val="00147BBA"/>
    <w:rsid w:val="00147BE5"/>
    <w:rsid w:val="00147C31"/>
    <w:rsid w:val="00147C6F"/>
    <w:rsid w:val="00147E85"/>
    <w:rsid w:val="00147EFB"/>
    <w:rsid w:val="00150175"/>
    <w:rsid w:val="0015017B"/>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931"/>
    <w:rsid w:val="00151A64"/>
    <w:rsid w:val="00151B47"/>
    <w:rsid w:val="00151E0D"/>
    <w:rsid w:val="00151E8D"/>
    <w:rsid w:val="00151EF8"/>
    <w:rsid w:val="00152209"/>
    <w:rsid w:val="00152258"/>
    <w:rsid w:val="0015258E"/>
    <w:rsid w:val="00152608"/>
    <w:rsid w:val="00152928"/>
    <w:rsid w:val="00152A81"/>
    <w:rsid w:val="00152BB6"/>
    <w:rsid w:val="00152D43"/>
    <w:rsid w:val="00152E06"/>
    <w:rsid w:val="00152ED9"/>
    <w:rsid w:val="00152F7F"/>
    <w:rsid w:val="00152F81"/>
    <w:rsid w:val="00153026"/>
    <w:rsid w:val="001531BD"/>
    <w:rsid w:val="0015320A"/>
    <w:rsid w:val="0015321C"/>
    <w:rsid w:val="001532BA"/>
    <w:rsid w:val="00153303"/>
    <w:rsid w:val="00153395"/>
    <w:rsid w:val="001533C2"/>
    <w:rsid w:val="001533DB"/>
    <w:rsid w:val="001533E8"/>
    <w:rsid w:val="00153542"/>
    <w:rsid w:val="001535F1"/>
    <w:rsid w:val="001537E8"/>
    <w:rsid w:val="001538DB"/>
    <w:rsid w:val="00153932"/>
    <w:rsid w:val="001539D2"/>
    <w:rsid w:val="00153B4F"/>
    <w:rsid w:val="00153D21"/>
    <w:rsid w:val="00153E03"/>
    <w:rsid w:val="00153F0E"/>
    <w:rsid w:val="00153FED"/>
    <w:rsid w:val="0015416A"/>
    <w:rsid w:val="0015439A"/>
    <w:rsid w:val="001544ED"/>
    <w:rsid w:val="0015457A"/>
    <w:rsid w:val="00154667"/>
    <w:rsid w:val="00154AAB"/>
    <w:rsid w:val="00154B1D"/>
    <w:rsid w:val="00154CA7"/>
    <w:rsid w:val="00154F81"/>
    <w:rsid w:val="00155238"/>
    <w:rsid w:val="001553E0"/>
    <w:rsid w:val="001553FA"/>
    <w:rsid w:val="00155477"/>
    <w:rsid w:val="0015548D"/>
    <w:rsid w:val="00155641"/>
    <w:rsid w:val="001556A3"/>
    <w:rsid w:val="001556E5"/>
    <w:rsid w:val="001556E6"/>
    <w:rsid w:val="001558FC"/>
    <w:rsid w:val="0015596D"/>
    <w:rsid w:val="00155B3F"/>
    <w:rsid w:val="00155BFD"/>
    <w:rsid w:val="00155C67"/>
    <w:rsid w:val="00155CCF"/>
    <w:rsid w:val="00155CD9"/>
    <w:rsid w:val="00155DA7"/>
    <w:rsid w:val="00155DF2"/>
    <w:rsid w:val="00155FF7"/>
    <w:rsid w:val="0015601A"/>
    <w:rsid w:val="001560CE"/>
    <w:rsid w:val="00156118"/>
    <w:rsid w:val="00156391"/>
    <w:rsid w:val="00156393"/>
    <w:rsid w:val="00156578"/>
    <w:rsid w:val="00156624"/>
    <w:rsid w:val="0015666C"/>
    <w:rsid w:val="00156717"/>
    <w:rsid w:val="001567A0"/>
    <w:rsid w:val="001567F1"/>
    <w:rsid w:val="001568EB"/>
    <w:rsid w:val="00156960"/>
    <w:rsid w:val="00156ABA"/>
    <w:rsid w:val="00156C3D"/>
    <w:rsid w:val="00156DB0"/>
    <w:rsid w:val="00156F91"/>
    <w:rsid w:val="00156F9F"/>
    <w:rsid w:val="00157390"/>
    <w:rsid w:val="0015739F"/>
    <w:rsid w:val="001574CD"/>
    <w:rsid w:val="0015750E"/>
    <w:rsid w:val="001576C4"/>
    <w:rsid w:val="00157887"/>
    <w:rsid w:val="00157943"/>
    <w:rsid w:val="00157979"/>
    <w:rsid w:val="00157A70"/>
    <w:rsid w:val="00157C16"/>
    <w:rsid w:val="00157C60"/>
    <w:rsid w:val="00157D1F"/>
    <w:rsid w:val="00157E5E"/>
    <w:rsid w:val="00157F83"/>
    <w:rsid w:val="00157F84"/>
    <w:rsid w:val="00157FE0"/>
    <w:rsid w:val="0016014A"/>
    <w:rsid w:val="001601B0"/>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7DE"/>
    <w:rsid w:val="00161802"/>
    <w:rsid w:val="0016180C"/>
    <w:rsid w:val="0016197D"/>
    <w:rsid w:val="001619F2"/>
    <w:rsid w:val="00161BF0"/>
    <w:rsid w:val="00161CBE"/>
    <w:rsid w:val="00161CD6"/>
    <w:rsid w:val="00161D9F"/>
    <w:rsid w:val="00161DC4"/>
    <w:rsid w:val="00161E52"/>
    <w:rsid w:val="00161E87"/>
    <w:rsid w:val="00161F3D"/>
    <w:rsid w:val="0016213C"/>
    <w:rsid w:val="001621FA"/>
    <w:rsid w:val="001622BE"/>
    <w:rsid w:val="00162308"/>
    <w:rsid w:val="00162608"/>
    <w:rsid w:val="00162B5F"/>
    <w:rsid w:val="00162DDC"/>
    <w:rsid w:val="00162E83"/>
    <w:rsid w:val="0016316A"/>
    <w:rsid w:val="00163378"/>
    <w:rsid w:val="00163454"/>
    <w:rsid w:val="001634A3"/>
    <w:rsid w:val="00163539"/>
    <w:rsid w:val="001635E2"/>
    <w:rsid w:val="0016381F"/>
    <w:rsid w:val="001638E6"/>
    <w:rsid w:val="00163ABF"/>
    <w:rsid w:val="00163B88"/>
    <w:rsid w:val="00163BF8"/>
    <w:rsid w:val="00163C65"/>
    <w:rsid w:val="00163D1D"/>
    <w:rsid w:val="00163EFC"/>
    <w:rsid w:val="00163FDB"/>
    <w:rsid w:val="00164008"/>
    <w:rsid w:val="00164171"/>
    <w:rsid w:val="0016434A"/>
    <w:rsid w:val="0016454A"/>
    <w:rsid w:val="0016465A"/>
    <w:rsid w:val="00164796"/>
    <w:rsid w:val="0016488B"/>
    <w:rsid w:val="001649E8"/>
    <w:rsid w:val="00164A54"/>
    <w:rsid w:val="00164A89"/>
    <w:rsid w:val="00164E58"/>
    <w:rsid w:val="00164E6A"/>
    <w:rsid w:val="00165033"/>
    <w:rsid w:val="00165111"/>
    <w:rsid w:val="00165130"/>
    <w:rsid w:val="001651C5"/>
    <w:rsid w:val="0016536B"/>
    <w:rsid w:val="001653A7"/>
    <w:rsid w:val="001654EF"/>
    <w:rsid w:val="001655F9"/>
    <w:rsid w:val="00165926"/>
    <w:rsid w:val="001659E4"/>
    <w:rsid w:val="00165B5A"/>
    <w:rsid w:val="00165B76"/>
    <w:rsid w:val="00165BCF"/>
    <w:rsid w:val="00165BF0"/>
    <w:rsid w:val="00165C1D"/>
    <w:rsid w:val="00165D84"/>
    <w:rsid w:val="00165DF8"/>
    <w:rsid w:val="00165E47"/>
    <w:rsid w:val="00165F13"/>
    <w:rsid w:val="00165F23"/>
    <w:rsid w:val="00166181"/>
    <w:rsid w:val="001661EA"/>
    <w:rsid w:val="001661F6"/>
    <w:rsid w:val="001663B4"/>
    <w:rsid w:val="001663C5"/>
    <w:rsid w:val="001665A1"/>
    <w:rsid w:val="001665B3"/>
    <w:rsid w:val="001665EB"/>
    <w:rsid w:val="00166718"/>
    <w:rsid w:val="00166BC1"/>
    <w:rsid w:val="00166DB4"/>
    <w:rsid w:val="00166EAC"/>
    <w:rsid w:val="00166ED4"/>
    <w:rsid w:val="001670EA"/>
    <w:rsid w:val="001670EC"/>
    <w:rsid w:val="001671A8"/>
    <w:rsid w:val="001671CD"/>
    <w:rsid w:val="001674A0"/>
    <w:rsid w:val="00167536"/>
    <w:rsid w:val="0016775C"/>
    <w:rsid w:val="0016775F"/>
    <w:rsid w:val="0016778E"/>
    <w:rsid w:val="001677D5"/>
    <w:rsid w:val="00167902"/>
    <w:rsid w:val="00167BEC"/>
    <w:rsid w:val="00167C47"/>
    <w:rsid w:val="00167CC7"/>
    <w:rsid w:val="00167D68"/>
    <w:rsid w:val="00167FBA"/>
    <w:rsid w:val="0017003B"/>
    <w:rsid w:val="00170217"/>
    <w:rsid w:val="00170376"/>
    <w:rsid w:val="001705B7"/>
    <w:rsid w:val="0017075B"/>
    <w:rsid w:val="001707DC"/>
    <w:rsid w:val="0017088B"/>
    <w:rsid w:val="00170910"/>
    <w:rsid w:val="00170A50"/>
    <w:rsid w:val="00170AFE"/>
    <w:rsid w:val="00170ECC"/>
    <w:rsid w:val="00170F82"/>
    <w:rsid w:val="00171306"/>
    <w:rsid w:val="00171369"/>
    <w:rsid w:val="00171399"/>
    <w:rsid w:val="00171460"/>
    <w:rsid w:val="0017147B"/>
    <w:rsid w:val="0017178D"/>
    <w:rsid w:val="00171B6B"/>
    <w:rsid w:val="00171C2A"/>
    <w:rsid w:val="00171C70"/>
    <w:rsid w:val="00171CE2"/>
    <w:rsid w:val="00171DD4"/>
    <w:rsid w:val="0017206E"/>
    <w:rsid w:val="00172190"/>
    <w:rsid w:val="001721F8"/>
    <w:rsid w:val="00172653"/>
    <w:rsid w:val="001726A0"/>
    <w:rsid w:val="001728DD"/>
    <w:rsid w:val="00172A32"/>
    <w:rsid w:val="00172A9F"/>
    <w:rsid w:val="00172AA0"/>
    <w:rsid w:val="00172AE8"/>
    <w:rsid w:val="00172C70"/>
    <w:rsid w:val="00172CD3"/>
    <w:rsid w:val="00172D0E"/>
    <w:rsid w:val="00172D13"/>
    <w:rsid w:val="00172D79"/>
    <w:rsid w:val="00172D9D"/>
    <w:rsid w:val="00172DAE"/>
    <w:rsid w:val="00173161"/>
    <w:rsid w:val="001731AD"/>
    <w:rsid w:val="00173211"/>
    <w:rsid w:val="00173217"/>
    <w:rsid w:val="0017334B"/>
    <w:rsid w:val="0017339B"/>
    <w:rsid w:val="00173460"/>
    <w:rsid w:val="00173712"/>
    <w:rsid w:val="00173833"/>
    <w:rsid w:val="00173A06"/>
    <w:rsid w:val="00173AEA"/>
    <w:rsid w:val="00173BAB"/>
    <w:rsid w:val="00173BF2"/>
    <w:rsid w:val="00173C43"/>
    <w:rsid w:val="00173C90"/>
    <w:rsid w:val="00173CA1"/>
    <w:rsid w:val="00173DBC"/>
    <w:rsid w:val="00173E6E"/>
    <w:rsid w:val="0017404D"/>
    <w:rsid w:val="00174082"/>
    <w:rsid w:val="00174097"/>
    <w:rsid w:val="001740B8"/>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CDC"/>
    <w:rsid w:val="00175F0B"/>
    <w:rsid w:val="00175F92"/>
    <w:rsid w:val="00175FB9"/>
    <w:rsid w:val="00176140"/>
    <w:rsid w:val="00176271"/>
    <w:rsid w:val="00176276"/>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6A"/>
    <w:rsid w:val="0018008F"/>
    <w:rsid w:val="00180278"/>
    <w:rsid w:val="001802CC"/>
    <w:rsid w:val="00180376"/>
    <w:rsid w:val="0018039D"/>
    <w:rsid w:val="00180468"/>
    <w:rsid w:val="00180476"/>
    <w:rsid w:val="00180503"/>
    <w:rsid w:val="001805EC"/>
    <w:rsid w:val="00180660"/>
    <w:rsid w:val="001806F9"/>
    <w:rsid w:val="0018073B"/>
    <w:rsid w:val="00180777"/>
    <w:rsid w:val="001807F2"/>
    <w:rsid w:val="00180A8C"/>
    <w:rsid w:val="00180B28"/>
    <w:rsid w:val="00180E18"/>
    <w:rsid w:val="00180E58"/>
    <w:rsid w:val="00180E69"/>
    <w:rsid w:val="00180F84"/>
    <w:rsid w:val="00181004"/>
    <w:rsid w:val="0018126B"/>
    <w:rsid w:val="0018127F"/>
    <w:rsid w:val="001813F7"/>
    <w:rsid w:val="00181418"/>
    <w:rsid w:val="00181575"/>
    <w:rsid w:val="0018183B"/>
    <w:rsid w:val="001818A7"/>
    <w:rsid w:val="001819D3"/>
    <w:rsid w:val="00181A5F"/>
    <w:rsid w:val="00181B73"/>
    <w:rsid w:val="00181BE4"/>
    <w:rsid w:val="00181CC1"/>
    <w:rsid w:val="00181D1B"/>
    <w:rsid w:val="00181EF9"/>
    <w:rsid w:val="001821FD"/>
    <w:rsid w:val="0018229B"/>
    <w:rsid w:val="00182313"/>
    <w:rsid w:val="001823CB"/>
    <w:rsid w:val="001823D9"/>
    <w:rsid w:val="001825BE"/>
    <w:rsid w:val="00182695"/>
    <w:rsid w:val="001826F6"/>
    <w:rsid w:val="00182707"/>
    <w:rsid w:val="00182725"/>
    <w:rsid w:val="001829C8"/>
    <w:rsid w:val="00182B21"/>
    <w:rsid w:val="00182B94"/>
    <w:rsid w:val="00182BF7"/>
    <w:rsid w:val="00182DAD"/>
    <w:rsid w:val="00182F76"/>
    <w:rsid w:val="00183009"/>
    <w:rsid w:val="00183331"/>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995"/>
    <w:rsid w:val="00184B88"/>
    <w:rsid w:val="00184C58"/>
    <w:rsid w:val="00184D30"/>
    <w:rsid w:val="00185031"/>
    <w:rsid w:val="0018512F"/>
    <w:rsid w:val="00185222"/>
    <w:rsid w:val="0018523C"/>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DCB"/>
    <w:rsid w:val="00186E15"/>
    <w:rsid w:val="00187067"/>
    <w:rsid w:val="0018713F"/>
    <w:rsid w:val="00187217"/>
    <w:rsid w:val="00187354"/>
    <w:rsid w:val="001874C6"/>
    <w:rsid w:val="001876CB"/>
    <w:rsid w:val="0018786A"/>
    <w:rsid w:val="001878DF"/>
    <w:rsid w:val="001878FF"/>
    <w:rsid w:val="0018792E"/>
    <w:rsid w:val="001879B6"/>
    <w:rsid w:val="001879F1"/>
    <w:rsid w:val="00187A12"/>
    <w:rsid w:val="00187B13"/>
    <w:rsid w:val="00187C99"/>
    <w:rsid w:val="00187D94"/>
    <w:rsid w:val="001901B1"/>
    <w:rsid w:val="001901B6"/>
    <w:rsid w:val="0019057B"/>
    <w:rsid w:val="001905BD"/>
    <w:rsid w:val="00190723"/>
    <w:rsid w:val="001907B8"/>
    <w:rsid w:val="00190977"/>
    <w:rsid w:val="00190BF5"/>
    <w:rsid w:val="00190C17"/>
    <w:rsid w:val="00190F6F"/>
    <w:rsid w:val="001911F2"/>
    <w:rsid w:val="001911F3"/>
    <w:rsid w:val="00191249"/>
    <w:rsid w:val="0019134A"/>
    <w:rsid w:val="00191363"/>
    <w:rsid w:val="001915C9"/>
    <w:rsid w:val="00191757"/>
    <w:rsid w:val="001917BC"/>
    <w:rsid w:val="001918A8"/>
    <w:rsid w:val="00191A94"/>
    <w:rsid w:val="00191CD9"/>
    <w:rsid w:val="00191E79"/>
    <w:rsid w:val="00191EAB"/>
    <w:rsid w:val="00191EC3"/>
    <w:rsid w:val="00191F32"/>
    <w:rsid w:val="001922C2"/>
    <w:rsid w:val="00192368"/>
    <w:rsid w:val="0019253C"/>
    <w:rsid w:val="0019283B"/>
    <w:rsid w:val="001928A8"/>
    <w:rsid w:val="001928D6"/>
    <w:rsid w:val="001928EB"/>
    <w:rsid w:val="0019292B"/>
    <w:rsid w:val="001929C5"/>
    <w:rsid w:val="00192FE6"/>
    <w:rsid w:val="00193111"/>
    <w:rsid w:val="00193221"/>
    <w:rsid w:val="001932FA"/>
    <w:rsid w:val="0019338E"/>
    <w:rsid w:val="001935D1"/>
    <w:rsid w:val="0019360B"/>
    <w:rsid w:val="00193986"/>
    <w:rsid w:val="00193A8E"/>
    <w:rsid w:val="00193B08"/>
    <w:rsid w:val="00193C31"/>
    <w:rsid w:val="00193CDC"/>
    <w:rsid w:val="00193D40"/>
    <w:rsid w:val="00193E32"/>
    <w:rsid w:val="00193E47"/>
    <w:rsid w:val="001942D5"/>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7ED"/>
    <w:rsid w:val="0019584D"/>
    <w:rsid w:val="001959DE"/>
    <w:rsid w:val="00195CE7"/>
    <w:rsid w:val="00195D70"/>
    <w:rsid w:val="00195E38"/>
    <w:rsid w:val="00195F31"/>
    <w:rsid w:val="0019604E"/>
    <w:rsid w:val="00196147"/>
    <w:rsid w:val="0019647A"/>
    <w:rsid w:val="0019665E"/>
    <w:rsid w:val="0019668E"/>
    <w:rsid w:val="001968A4"/>
    <w:rsid w:val="0019697A"/>
    <w:rsid w:val="00196A05"/>
    <w:rsid w:val="00196A74"/>
    <w:rsid w:val="00196AC3"/>
    <w:rsid w:val="00196BF4"/>
    <w:rsid w:val="00196D1E"/>
    <w:rsid w:val="00196EBF"/>
    <w:rsid w:val="00197028"/>
    <w:rsid w:val="001972B8"/>
    <w:rsid w:val="001972CE"/>
    <w:rsid w:val="001972DA"/>
    <w:rsid w:val="0019732C"/>
    <w:rsid w:val="001975EC"/>
    <w:rsid w:val="001975ED"/>
    <w:rsid w:val="0019763F"/>
    <w:rsid w:val="001976AA"/>
    <w:rsid w:val="001977D1"/>
    <w:rsid w:val="00197966"/>
    <w:rsid w:val="001979D7"/>
    <w:rsid w:val="001979F2"/>
    <w:rsid w:val="00197AEC"/>
    <w:rsid w:val="00197B20"/>
    <w:rsid w:val="00197E33"/>
    <w:rsid w:val="00197E48"/>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0F6F"/>
    <w:rsid w:val="001A1536"/>
    <w:rsid w:val="001A15C6"/>
    <w:rsid w:val="001A165B"/>
    <w:rsid w:val="001A17C9"/>
    <w:rsid w:val="001A17D3"/>
    <w:rsid w:val="001A19C4"/>
    <w:rsid w:val="001A1B86"/>
    <w:rsid w:val="001A1B8C"/>
    <w:rsid w:val="001A1BFF"/>
    <w:rsid w:val="001A1CB9"/>
    <w:rsid w:val="001A1F2E"/>
    <w:rsid w:val="001A1F6B"/>
    <w:rsid w:val="001A2206"/>
    <w:rsid w:val="001A221A"/>
    <w:rsid w:val="001A250B"/>
    <w:rsid w:val="001A252D"/>
    <w:rsid w:val="001A2895"/>
    <w:rsid w:val="001A2CAA"/>
    <w:rsid w:val="001A3159"/>
    <w:rsid w:val="001A31E5"/>
    <w:rsid w:val="001A31F3"/>
    <w:rsid w:val="001A324C"/>
    <w:rsid w:val="001A32A6"/>
    <w:rsid w:val="001A32BE"/>
    <w:rsid w:val="001A333F"/>
    <w:rsid w:val="001A3373"/>
    <w:rsid w:val="001A338C"/>
    <w:rsid w:val="001A38AD"/>
    <w:rsid w:val="001A3D08"/>
    <w:rsid w:val="001A3D98"/>
    <w:rsid w:val="001A3F6A"/>
    <w:rsid w:val="001A41D5"/>
    <w:rsid w:val="001A4491"/>
    <w:rsid w:val="001A4508"/>
    <w:rsid w:val="001A45FA"/>
    <w:rsid w:val="001A49F9"/>
    <w:rsid w:val="001A4A36"/>
    <w:rsid w:val="001A4B4E"/>
    <w:rsid w:val="001A4B71"/>
    <w:rsid w:val="001A4C33"/>
    <w:rsid w:val="001A4D52"/>
    <w:rsid w:val="001A4DBF"/>
    <w:rsid w:val="001A517F"/>
    <w:rsid w:val="001A51F2"/>
    <w:rsid w:val="001A52CA"/>
    <w:rsid w:val="001A5510"/>
    <w:rsid w:val="001A5513"/>
    <w:rsid w:val="001A585C"/>
    <w:rsid w:val="001A58B9"/>
    <w:rsid w:val="001A590E"/>
    <w:rsid w:val="001A5B75"/>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775"/>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2E2"/>
    <w:rsid w:val="001B04E7"/>
    <w:rsid w:val="001B06BA"/>
    <w:rsid w:val="001B06E4"/>
    <w:rsid w:val="001B076A"/>
    <w:rsid w:val="001B0832"/>
    <w:rsid w:val="001B0A62"/>
    <w:rsid w:val="001B0B0C"/>
    <w:rsid w:val="001B0B3F"/>
    <w:rsid w:val="001B0E32"/>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D1"/>
    <w:rsid w:val="001B27E2"/>
    <w:rsid w:val="001B297F"/>
    <w:rsid w:val="001B2B7A"/>
    <w:rsid w:val="001B2BB8"/>
    <w:rsid w:val="001B2D15"/>
    <w:rsid w:val="001B2D51"/>
    <w:rsid w:val="001B2E3C"/>
    <w:rsid w:val="001B3013"/>
    <w:rsid w:val="001B31D7"/>
    <w:rsid w:val="001B325C"/>
    <w:rsid w:val="001B33BE"/>
    <w:rsid w:val="001B342B"/>
    <w:rsid w:val="001B3640"/>
    <w:rsid w:val="001B36FC"/>
    <w:rsid w:val="001B38EE"/>
    <w:rsid w:val="001B3919"/>
    <w:rsid w:val="001B3B80"/>
    <w:rsid w:val="001B3E2E"/>
    <w:rsid w:val="001B4144"/>
    <w:rsid w:val="001B41ED"/>
    <w:rsid w:val="001B436B"/>
    <w:rsid w:val="001B43E7"/>
    <w:rsid w:val="001B43EC"/>
    <w:rsid w:val="001B459C"/>
    <w:rsid w:val="001B4607"/>
    <w:rsid w:val="001B4C1C"/>
    <w:rsid w:val="001B4E6B"/>
    <w:rsid w:val="001B5065"/>
    <w:rsid w:val="001B51A1"/>
    <w:rsid w:val="001B51D1"/>
    <w:rsid w:val="001B5221"/>
    <w:rsid w:val="001B52FC"/>
    <w:rsid w:val="001B5470"/>
    <w:rsid w:val="001B558A"/>
    <w:rsid w:val="001B5876"/>
    <w:rsid w:val="001B5BBF"/>
    <w:rsid w:val="001B5C7A"/>
    <w:rsid w:val="001B5D25"/>
    <w:rsid w:val="001B5DFA"/>
    <w:rsid w:val="001B61A2"/>
    <w:rsid w:val="001B6332"/>
    <w:rsid w:val="001B6340"/>
    <w:rsid w:val="001B6440"/>
    <w:rsid w:val="001B647C"/>
    <w:rsid w:val="001B655B"/>
    <w:rsid w:val="001B668D"/>
    <w:rsid w:val="001B66C6"/>
    <w:rsid w:val="001B6AA4"/>
    <w:rsid w:val="001B6C0D"/>
    <w:rsid w:val="001B7103"/>
    <w:rsid w:val="001B7218"/>
    <w:rsid w:val="001B73FF"/>
    <w:rsid w:val="001B7500"/>
    <w:rsid w:val="001B75B4"/>
    <w:rsid w:val="001B7749"/>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0B3B"/>
    <w:rsid w:val="001C0FB8"/>
    <w:rsid w:val="001C1201"/>
    <w:rsid w:val="001C1274"/>
    <w:rsid w:val="001C12D8"/>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2EE2"/>
    <w:rsid w:val="001C3045"/>
    <w:rsid w:val="001C3197"/>
    <w:rsid w:val="001C3367"/>
    <w:rsid w:val="001C397D"/>
    <w:rsid w:val="001C3B30"/>
    <w:rsid w:val="001C3C17"/>
    <w:rsid w:val="001C415C"/>
    <w:rsid w:val="001C435B"/>
    <w:rsid w:val="001C436F"/>
    <w:rsid w:val="001C443B"/>
    <w:rsid w:val="001C46C1"/>
    <w:rsid w:val="001C498C"/>
    <w:rsid w:val="001C4AF0"/>
    <w:rsid w:val="001C4B50"/>
    <w:rsid w:val="001C4BB3"/>
    <w:rsid w:val="001C4C5A"/>
    <w:rsid w:val="001C4CBC"/>
    <w:rsid w:val="001C4F42"/>
    <w:rsid w:val="001C5214"/>
    <w:rsid w:val="001C5296"/>
    <w:rsid w:val="001C53E3"/>
    <w:rsid w:val="001C5496"/>
    <w:rsid w:val="001C57B3"/>
    <w:rsid w:val="001C5951"/>
    <w:rsid w:val="001C5C52"/>
    <w:rsid w:val="001C6063"/>
    <w:rsid w:val="001C61A4"/>
    <w:rsid w:val="001C61D4"/>
    <w:rsid w:val="001C62E6"/>
    <w:rsid w:val="001C640C"/>
    <w:rsid w:val="001C651F"/>
    <w:rsid w:val="001C66AC"/>
    <w:rsid w:val="001C6754"/>
    <w:rsid w:val="001C687A"/>
    <w:rsid w:val="001C6B2B"/>
    <w:rsid w:val="001C6DB3"/>
    <w:rsid w:val="001C71B1"/>
    <w:rsid w:val="001C720B"/>
    <w:rsid w:val="001C7224"/>
    <w:rsid w:val="001C7360"/>
    <w:rsid w:val="001C73ED"/>
    <w:rsid w:val="001C77F0"/>
    <w:rsid w:val="001C7978"/>
    <w:rsid w:val="001C79C9"/>
    <w:rsid w:val="001C7A41"/>
    <w:rsid w:val="001C7B13"/>
    <w:rsid w:val="001D00DE"/>
    <w:rsid w:val="001D00F3"/>
    <w:rsid w:val="001D01B5"/>
    <w:rsid w:val="001D0280"/>
    <w:rsid w:val="001D02C5"/>
    <w:rsid w:val="001D0382"/>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249"/>
    <w:rsid w:val="001D1426"/>
    <w:rsid w:val="001D14DB"/>
    <w:rsid w:val="001D18C9"/>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89A"/>
    <w:rsid w:val="001D28A2"/>
    <w:rsid w:val="001D28F8"/>
    <w:rsid w:val="001D2FF8"/>
    <w:rsid w:val="001D30C9"/>
    <w:rsid w:val="001D30EB"/>
    <w:rsid w:val="001D31C4"/>
    <w:rsid w:val="001D3305"/>
    <w:rsid w:val="001D37AD"/>
    <w:rsid w:val="001D3814"/>
    <w:rsid w:val="001D3B9C"/>
    <w:rsid w:val="001D3C45"/>
    <w:rsid w:val="001D3C77"/>
    <w:rsid w:val="001D3CE1"/>
    <w:rsid w:val="001D3D5A"/>
    <w:rsid w:val="001D3DE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2EE"/>
    <w:rsid w:val="001D5513"/>
    <w:rsid w:val="001D552E"/>
    <w:rsid w:val="001D56B6"/>
    <w:rsid w:val="001D58E4"/>
    <w:rsid w:val="001D59EC"/>
    <w:rsid w:val="001D5A18"/>
    <w:rsid w:val="001D5A40"/>
    <w:rsid w:val="001D5B28"/>
    <w:rsid w:val="001D5EEA"/>
    <w:rsid w:val="001D5F99"/>
    <w:rsid w:val="001D5FEA"/>
    <w:rsid w:val="001D6366"/>
    <w:rsid w:val="001D6614"/>
    <w:rsid w:val="001D6629"/>
    <w:rsid w:val="001D688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D8"/>
    <w:rsid w:val="001E0BE8"/>
    <w:rsid w:val="001E0D06"/>
    <w:rsid w:val="001E11A7"/>
    <w:rsid w:val="001E13B3"/>
    <w:rsid w:val="001E140A"/>
    <w:rsid w:val="001E15EB"/>
    <w:rsid w:val="001E17CA"/>
    <w:rsid w:val="001E181E"/>
    <w:rsid w:val="001E19AB"/>
    <w:rsid w:val="001E1B83"/>
    <w:rsid w:val="001E1C53"/>
    <w:rsid w:val="001E1CC4"/>
    <w:rsid w:val="001E1D2C"/>
    <w:rsid w:val="001E1DA8"/>
    <w:rsid w:val="001E1DFD"/>
    <w:rsid w:val="001E1E07"/>
    <w:rsid w:val="001E1E52"/>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447"/>
    <w:rsid w:val="001E34D3"/>
    <w:rsid w:val="001E3508"/>
    <w:rsid w:val="001E3613"/>
    <w:rsid w:val="001E37A3"/>
    <w:rsid w:val="001E37BD"/>
    <w:rsid w:val="001E3AF9"/>
    <w:rsid w:val="001E3B5C"/>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5"/>
    <w:rsid w:val="001E58CE"/>
    <w:rsid w:val="001E5981"/>
    <w:rsid w:val="001E599F"/>
    <w:rsid w:val="001E5A94"/>
    <w:rsid w:val="001E61C5"/>
    <w:rsid w:val="001E61D2"/>
    <w:rsid w:val="001E63FA"/>
    <w:rsid w:val="001E6407"/>
    <w:rsid w:val="001E6527"/>
    <w:rsid w:val="001E66A7"/>
    <w:rsid w:val="001E6719"/>
    <w:rsid w:val="001E6826"/>
    <w:rsid w:val="001E684C"/>
    <w:rsid w:val="001E685F"/>
    <w:rsid w:val="001E6AA6"/>
    <w:rsid w:val="001E6B25"/>
    <w:rsid w:val="001E6BB5"/>
    <w:rsid w:val="001E6C18"/>
    <w:rsid w:val="001E6C63"/>
    <w:rsid w:val="001E6E8E"/>
    <w:rsid w:val="001E703A"/>
    <w:rsid w:val="001E7387"/>
    <w:rsid w:val="001E74BA"/>
    <w:rsid w:val="001E764D"/>
    <w:rsid w:val="001E7949"/>
    <w:rsid w:val="001E7A52"/>
    <w:rsid w:val="001E7B9F"/>
    <w:rsid w:val="001E7D34"/>
    <w:rsid w:val="001E7DBE"/>
    <w:rsid w:val="001F0002"/>
    <w:rsid w:val="001F0014"/>
    <w:rsid w:val="001F002E"/>
    <w:rsid w:val="001F0049"/>
    <w:rsid w:val="001F01FB"/>
    <w:rsid w:val="001F0340"/>
    <w:rsid w:val="001F03F8"/>
    <w:rsid w:val="001F0658"/>
    <w:rsid w:val="001F0681"/>
    <w:rsid w:val="001F07AD"/>
    <w:rsid w:val="001F0805"/>
    <w:rsid w:val="001F0868"/>
    <w:rsid w:val="001F08F5"/>
    <w:rsid w:val="001F0AFA"/>
    <w:rsid w:val="001F0B2E"/>
    <w:rsid w:val="001F0C29"/>
    <w:rsid w:val="001F0D90"/>
    <w:rsid w:val="001F0E13"/>
    <w:rsid w:val="001F0E92"/>
    <w:rsid w:val="001F102C"/>
    <w:rsid w:val="001F141D"/>
    <w:rsid w:val="001F1541"/>
    <w:rsid w:val="001F157F"/>
    <w:rsid w:val="001F1599"/>
    <w:rsid w:val="001F172D"/>
    <w:rsid w:val="001F1797"/>
    <w:rsid w:val="001F17E0"/>
    <w:rsid w:val="001F1915"/>
    <w:rsid w:val="001F1987"/>
    <w:rsid w:val="001F1A41"/>
    <w:rsid w:val="001F1A4F"/>
    <w:rsid w:val="001F1D44"/>
    <w:rsid w:val="001F1D83"/>
    <w:rsid w:val="001F1F8C"/>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7B"/>
    <w:rsid w:val="001F2B9A"/>
    <w:rsid w:val="001F2C0C"/>
    <w:rsid w:val="001F2CE4"/>
    <w:rsid w:val="001F2F02"/>
    <w:rsid w:val="001F2F67"/>
    <w:rsid w:val="001F3236"/>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610"/>
    <w:rsid w:val="001F4764"/>
    <w:rsid w:val="001F47AF"/>
    <w:rsid w:val="001F4948"/>
    <w:rsid w:val="001F4BA7"/>
    <w:rsid w:val="001F4DAC"/>
    <w:rsid w:val="001F5019"/>
    <w:rsid w:val="001F51C5"/>
    <w:rsid w:val="001F51E1"/>
    <w:rsid w:val="001F51E6"/>
    <w:rsid w:val="001F5412"/>
    <w:rsid w:val="001F553C"/>
    <w:rsid w:val="001F55F8"/>
    <w:rsid w:val="001F56F9"/>
    <w:rsid w:val="001F57A0"/>
    <w:rsid w:val="001F57A3"/>
    <w:rsid w:val="001F59BB"/>
    <w:rsid w:val="001F5A3A"/>
    <w:rsid w:val="001F5ADC"/>
    <w:rsid w:val="001F5D45"/>
    <w:rsid w:val="001F5E6C"/>
    <w:rsid w:val="001F5EFA"/>
    <w:rsid w:val="001F6089"/>
    <w:rsid w:val="001F6182"/>
    <w:rsid w:val="001F6207"/>
    <w:rsid w:val="001F6353"/>
    <w:rsid w:val="001F65B0"/>
    <w:rsid w:val="001F677B"/>
    <w:rsid w:val="001F67AA"/>
    <w:rsid w:val="001F67E8"/>
    <w:rsid w:val="001F67EC"/>
    <w:rsid w:val="001F68C7"/>
    <w:rsid w:val="001F697A"/>
    <w:rsid w:val="001F69F7"/>
    <w:rsid w:val="001F6AFD"/>
    <w:rsid w:val="001F6B39"/>
    <w:rsid w:val="001F6C53"/>
    <w:rsid w:val="001F6E93"/>
    <w:rsid w:val="001F6F2A"/>
    <w:rsid w:val="001F7095"/>
    <w:rsid w:val="001F71D5"/>
    <w:rsid w:val="001F738D"/>
    <w:rsid w:val="001F73E0"/>
    <w:rsid w:val="001F7422"/>
    <w:rsid w:val="001F7453"/>
    <w:rsid w:val="001F74E5"/>
    <w:rsid w:val="001F7599"/>
    <w:rsid w:val="001F75BF"/>
    <w:rsid w:val="001F7814"/>
    <w:rsid w:val="001F7C97"/>
    <w:rsid w:val="001F7E4A"/>
    <w:rsid w:val="001F7EB3"/>
    <w:rsid w:val="001F7F01"/>
    <w:rsid w:val="001F7F3D"/>
    <w:rsid w:val="001F7FBE"/>
    <w:rsid w:val="002000D3"/>
    <w:rsid w:val="002001DC"/>
    <w:rsid w:val="0020050C"/>
    <w:rsid w:val="00200520"/>
    <w:rsid w:val="0020068D"/>
    <w:rsid w:val="00200698"/>
    <w:rsid w:val="002009C5"/>
    <w:rsid w:val="00200C67"/>
    <w:rsid w:val="00200D7F"/>
    <w:rsid w:val="00200DCE"/>
    <w:rsid w:val="00201007"/>
    <w:rsid w:val="002010CF"/>
    <w:rsid w:val="0020126B"/>
    <w:rsid w:val="002013E1"/>
    <w:rsid w:val="00201571"/>
    <w:rsid w:val="002018A6"/>
    <w:rsid w:val="0020196D"/>
    <w:rsid w:val="002019F3"/>
    <w:rsid w:val="00201DDB"/>
    <w:rsid w:val="00201E6D"/>
    <w:rsid w:val="00201EB7"/>
    <w:rsid w:val="0020215E"/>
    <w:rsid w:val="002021D0"/>
    <w:rsid w:val="00202433"/>
    <w:rsid w:val="00202835"/>
    <w:rsid w:val="00202A22"/>
    <w:rsid w:val="00202A84"/>
    <w:rsid w:val="00202AC5"/>
    <w:rsid w:val="00202BA0"/>
    <w:rsid w:val="00202BE3"/>
    <w:rsid w:val="00202F28"/>
    <w:rsid w:val="00203001"/>
    <w:rsid w:val="0020356F"/>
    <w:rsid w:val="0020357C"/>
    <w:rsid w:val="0020365A"/>
    <w:rsid w:val="0020381D"/>
    <w:rsid w:val="00203A80"/>
    <w:rsid w:val="00203B0A"/>
    <w:rsid w:val="00203B0F"/>
    <w:rsid w:val="00203B9A"/>
    <w:rsid w:val="00203D01"/>
    <w:rsid w:val="00203E1D"/>
    <w:rsid w:val="002040EA"/>
    <w:rsid w:val="002040FE"/>
    <w:rsid w:val="00204103"/>
    <w:rsid w:val="00204257"/>
    <w:rsid w:val="00204438"/>
    <w:rsid w:val="0020460E"/>
    <w:rsid w:val="002049EA"/>
    <w:rsid w:val="00204A2A"/>
    <w:rsid w:val="00204A62"/>
    <w:rsid w:val="00204B22"/>
    <w:rsid w:val="00204B3A"/>
    <w:rsid w:val="00204B59"/>
    <w:rsid w:val="00204C18"/>
    <w:rsid w:val="00204C1A"/>
    <w:rsid w:val="00204C6A"/>
    <w:rsid w:val="00204CF2"/>
    <w:rsid w:val="00204F9E"/>
    <w:rsid w:val="00204FD0"/>
    <w:rsid w:val="0020528C"/>
    <w:rsid w:val="002052D6"/>
    <w:rsid w:val="0020535A"/>
    <w:rsid w:val="002053AF"/>
    <w:rsid w:val="00205590"/>
    <w:rsid w:val="002055CB"/>
    <w:rsid w:val="00205646"/>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26E"/>
    <w:rsid w:val="0020735D"/>
    <w:rsid w:val="002073ED"/>
    <w:rsid w:val="00207600"/>
    <w:rsid w:val="00207956"/>
    <w:rsid w:val="00207DD2"/>
    <w:rsid w:val="00207E71"/>
    <w:rsid w:val="002100FB"/>
    <w:rsid w:val="00210164"/>
    <w:rsid w:val="002102AB"/>
    <w:rsid w:val="00210309"/>
    <w:rsid w:val="00210320"/>
    <w:rsid w:val="00210552"/>
    <w:rsid w:val="002106CE"/>
    <w:rsid w:val="00210A26"/>
    <w:rsid w:val="00210D86"/>
    <w:rsid w:val="00210F39"/>
    <w:rsid w:val="00210FBE"/>
    <w:rsid w:val="00211191"/>
    <w:rsid w:val="00211486"/>
    <w:rsid w:val="002114C2"/>
    <w:rsid w:val="00211519"/>
    <w:rsid w:val="0021151F"/>
    <w:rsid w:val="00211696"/>
    <w:rsid w:val="0021197E"/>
    <w:rsid w:val="00211C2D"/>
    <w:rsid w:val="00211F3C"/>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1DC"/>
    <w:rsid w:val="00213402"/>
    <w:rsid w:val="00213709"/>
    <w:rsid w:val="002138A7"/>
    <w:rsid w:val="00213987"/>
    <w:rsid w:val="00213A96"/>
    <w:rsid w:val="00213B68"/>
    <w:rsid w:val="00213BCB"/>
    <w:rsid w:val="00213CDE"/>
    <w:rsid w:val="00214057"/>
    <w:rsid w:val="00214064"/>
    <w:rsid w:val="00214083"/>
    <w:rsid w:val="00214279"/>
    <w:rsid w:val="0021442E"/>
    <w:rsid w:val="002144E6"/>
    <w:rsid w:val="0021450D"/>
    <w:rsid w:val="00214652"/>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5E25"/>
    <w:rsid w:val="002160C4"/>
    <w:rsid w:val="00216267"/>
    <w:rsid w:val="002162CD"/>
    <w:rsid w:val="002164CB"/>
    <w:rsid w:val="00216641"/>
    <w:rsid w:val="002166A5"/>
    <w:rsid w:val="00216731"/>
    <w:rsid w:val="00216772"/>
    <w:rsid w:val="0021683C"/>
    <w:rsid w:val="00216D33"/>
    <w:rsid w:val="00216F53"/>
    <w:rsid w:val="00216F5F"/>
    <w:rsid w:val="00217341"/>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BEB"/>
    <w:rsid w:val="00220E7C"/>
    <w:rsid w:val="00220E7E"/>
    <w:rsid w:val="00220E86"/>
    <w:rsid w:val="00220ED1"/>
    <w:rsid w:val="00220F52"/>
    <w:rsid w:val="00221161"/>
    <w:rsid w:val="002212D1"/>
    <w:rsid w:val="00221466"/>
    <w:rsid w:val="00221559"/>
    <w:rsid w:val="00221721"/>
    <w:rsid w:val="00221759"/>
    <w:rsid w:val="00221804"/>
    <w:rsid w:val="00221985"/>
    <w:rsid w:val="00221A4B"/>
    <w:rsid w:val="00221AF6"/>
    <w:rsid w:val="00221B0C"/>
    <w:rsid w:val="00221CBC"/>
    <w:rsid w:val="00221DC9"/>
    <w:rsid w:val="00221DE2"/>
    <w:rsid w:val="00221EC5"/>
    <w:rsid w:val="00222135"/>
    <w:rsid w:val="0022241A"/>
    <w:rsid w:val="00222728"/>
    <w:rsid w:val="002227AB"/>
    <w:rsid w:val="0022299C"/>
    <w:rsid w:val="00222A4B"/>
    <w:rsid w:val="00222A7A"/>
    <w:rsid w:val="00222DB2"/>
    <w:rsid w:val="00222E54"/>
    <w:rsid w:val="00222FC7"/>
    <w:rsid w:val="00223014"/>
    <w:rsid w:val="0022301B"/>
    <w:rsid w:val="00223277"/>
    <w:rsid w:val="002232C5"/>
    <w:rsid w:val="002232FD"/>
    <w:rsid w:val="00223476"/>
    <w:rsid w:val="002235DE"/>
    <w:rsid w:val="002235ED"/>
    <w:rsid w:val="00223668"/>
    <w:rsid w:val="002238C6"/>
    <w:rsid w:val="00223B95"/>
    <w:rsid w:val="00223E0D"/>
    <w:rsid w:val="002240BF"/>
    <w:rsid w:val="0022417F"/>
    <w:rsid w:val="002241C2"/>
    <w:rsid w:val="002241F1"/>
    <w:rsid w:val="00224241"/>
    <w:rsid w:val="002242A1"/>
    <w:rsid w:val="002243D5"/>
    <w:rsid w:val="0022454F"/>
    <w:rsid w:val="002246E0"/>
    <w:rsid w:val="002246FB"/>
    <w:rsid w:val="002247AD"/>
    <w:rsid w:val="00224881"/>
    <w:rsid w:val="00224A2C"/>
    <w:rsid w:val="00224B92"/>
    <w:rsid w:val="00224DF5"/>
    <w:rsid w:val="00224EA4"/>
    <w:rsid w:val="00225217"/>
    <w:rsid w:val="0022536F"/>
    <w:rsid w:val="002254A3"/>
    <w:rsid w:val="002254C5"/>
    <w:rsid w:val="002255A1"/>
    <w:rsid w:val="002256D9"/>
    <w:rsid w:val="0022576C"/>
    <w:rsid w:val="00225772"/>
    <w:rsid w:val="002257C4"/>
    <w:rsid w:val="0022584D"/>
    <w:rsid w:val="00225B92"/>
    <w:rsid w:val="00225BB3"/>
    <w:rsid w:val="00225BC2"/>
    <w:rsid w:val="00225CAA"/>
    <w:rsid w:val="00225E7F"/>
    <w:rsid w:val="00225ECF"/>
    <w:rsid w:val="0022617C"/>
    <w:rsid w:val="0022625F"/>
    <w:rsid w:val="00226265"/>
    <w:rsid w:val="00226315"/>
    <w:rsid w:val="0022633C"/>
    <w:rsid w:val="0022634A"/>
    <w:rsid w:val="00226378"/>
    <w:rsid w:val="0022640E"/>
    <w:rsid w:val="0022642E"/>
    <w:rsid w:val="0022648C"/>
    <w:rsid w:val="00226577"/>
    <w:rsid w:val="002265F6"/>
    <w:rsid w:val="00226652"/>
    <w:rsid w:val="002267F8"/>
    <w:rsid w:val="0022687C"/>
    <w:rsid w:val="0022692C"/>
    <w:rsid w:val="002269DE"/>
    <w:rsid w:val="00226A5A"/>
    <w:rsid w:val="00226ADB"/>
    <w:rsid w:val="00226B71"/>
    <w:rsid w:val="00226C70"/>
    <w:rsid w:val="00226C72"/>
    <w:rsid w:val="00226D28"/>
    <w:rsid w:val="00226DA9"/>
    <w:rsid w:val="00226F51"/>
    <w:rsid w:val="00227443"/>
    <w:rsid w:val="00227517"/>
    <w:rsid w:val="0022752A"/>
    <w:rsid w:val="00227672"/>
    <w:rsid w:val="00227A71"/>
    <w:rsid w:val="00227A83"/>
    <w:rsid w:val="00227C25"/>
    <w:rsid w:val="00227CF1"/>
    <w:rsid w:val="002300EB"/>
    <w:rsid w:val="0023010A"/>
    <w:rsid w:val="002302D6"/>
    <w:rsid w:val="0023031E"/>
    <w:rsid w:val="0023032A"/>
    <w:rsid w:val="002303F9"/>
    <w:rsid w:val="002305E4"/>
    <w:rsid w:val="002305F5"/>
    <w:rsid w:val="0023069A"/>
    <w:rsid w:val="002306F8"/>
    <w:rsid w:val="00230924"/>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496"/>
    <w:rsid w:val="00234553"/>
    <w:rsid w:val="002345B9"/>
    <w:rsid w:val="0023469E"/>
    <w:rsid w:val="002346CB"/>
    <w:rsid w:val="0023486A"/>
    <w:rsid w:val="00234929"/>
    <w:rsid w:val="00234964"/>
    <w:rsid w:val="00234CE7"/>
    <w:rsid w:val="00234D46"/>
    <w:rsid w:val="00234E13"/>
    <w:rsid w:val="00234E2A"/>
    <w:rsid w:val="00234E7C"/>
    <w:rsid w:val="00234F15"/>
    <w:rsid w:val="00234FE5"/>
    <w:rsid w:val="00235132"/>
    <w:rsid w:val="00235415"/>
    <w:rsid w:val="0023542E"/>
    <w:rsid w:val="002355EB"/>
    <w:rsid w:val="002356DA"/>
    <w:rsid w:val="00235A84"/>
    <w:rsid w:val="00235C4A"/>
    <w:rsid w:val="00235D5F"/>
    <w:rsid w:val="00235F5E"/>
    <w:rsid w:val="00235FC4"/>
    <w:rsid w:val="00236033"/>
    <w:rsid w:val="00236450"/>
    <w:rsid w:val="00236627"/>
    <w:rsid w:val="00236781"/>
    <w:rsid w:val="002368EA"/>
    <w:rsid w:val="00236C1A"/>
    <w:rsid w:val="00236D9F"/>
    <w:rsid w:val="00236DD3"/>
    <w:rsid w:val="00236E66"/>
    <w:rsid w:val="00236EB4"/>
    <w:rsid w:val="00236FDC"/>
    <w:rsid w:val="0023703E"/>
    <w:rsid w:val="00237115"/>
    <w:rsid w:val="00237469"/>
    <w:rsid w:val="0023753E"/>
    <w:rsid w:val="0023765A"/>
    <w:rsid w:val="00237679"/>
    <w:rsid w:val="00237921"/>
    <w:rsid w:val="00237955"/>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3BC"/>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50"/>
    <w:rsid w:val="002435E0"/>
    <w:rsid w:val="002436AA"/>
    <w:rsid w:val="0024378E"/>
    <w:rsid w:val="00243E6E"/>
    <w:rsid w:val="00244194"/>
    <w:rsid w:val="0024424F"/>
    <w:rsid w:val="002443A2"/>
    <w:rsid w:val="002443E3"/>
    <w:rsid w:val="0024446B"/>
    <w:rsid w:val="002444C5"/>
    <w:rsid w:val="002444DD"/>
    <w:rsid w:val="0024468E"/>
    <w:rsid w:val="002447EB"/>
    <w:rsid w:val="002449A3"/>
    <w:rsid w:val="00244A43"/>
    <w:rsid w:val="00244B02"/>
    <w:rsid w:val="00244D28"/>
    <w:rsid w:val="00244DCC"/>
    <w:rsid w:val="00244EF8"/>
    <w:rsid w:val="00245053"/>
    <w:rsid w:val="0024505D"/>
    <w:rsid w:val="002453D2"/>
    <w:rsid w:val="00245443"/>
    <w:rsid w:val="002454D8"/>
    <w:rsid w:val="00245689"/>
    <w:rsid w:val="00245690"/>
    <w:rsid w:val="002456DE"/>
    <w:rsid w:val="00245720"/>
    <w:rsid w:val="00245A6F"/>
    <w:rsid w:val="00245AAF"/>
    <w:rsid w:val="00245B7A"/>
    <w:rsid w:val="00245CC9"/>
    <w:rsid w:val="00245D76"/>
    <w:rsid w:val="00245F9C"/>
    <w:rsid w:val="00245FD5"/>
    <w:rsid w:val="0024619D"/>
    <w:rsid w:val="002462DF"/>
    <w:rsid w:val="0024630D"/>
    <w:rsid w:val="0024655D"/>
    <w:rsid w:val="0024663F"/>
    <w:rsid w:val="002467C8"/>
    <w:rsid w:val="00246927"/>
    <w:rsid w:val="00246DC3"/>
    <w:rsid w:val="00247103"/>
    <w:rsid w:val="002473FE"/>
    <w:rsid w:val="002474D3"/>
    <w:rsid w:val="00247531"/>
    <w:rsid w:val="0024754B"/>
    <w:rsid w:val="002475FD"/>
    <w:rsid w:val="002477DF"/>
    <w:rsid w:val="0024787C"/>
    <w:rsid w:val="00247909"/>
    <w:rsid w:val="002479D9"/>
    <w:rsid w:val="00247A3D"/>
    <w:rsid w:val="00247B09"/>
    <w:rsid w:val="00247BF0"/>
    <w:rsid w:val="00247C55"/>
    <w:rsid w:val="00247E10"/>
    <w:rsid w:val="00250244"/>
    <w:rsid w:val="002503FE"/>
    <w:rsid w:val="0025051C"/>
    <w:rsid w:val="0025056D"/>
    <w:rsid w:val="00250615"/>
    <w:rsid w:val="002507A7"/>
    <w:rsid w:val="0025083E"/>
    <w:rsid w:val="002509A5"/>
    <w:rsid w:val="00250A42"/>
    <w:rsid w:val="00250BF7"/>
    <w:rsid w:val="00250E1F"/>
    <w:rsid w:val="00251065"/>
    <w:rsid w:val="00251174"/>
    <w:rsid w:val="002513E3"/>
    <w:rsid w:val="00251486"/>
    <w:rsid w:val="0025149B"/>
    <w:rsid w:val="0025156D"/>
    <w:rsid w:val="0025175A"/>
    <w:rsid w:val="00251763"/>
    <w:rsid w:val="00251964"/>
    <w:rsid w:val="00251AD6"/>
    <w:rsid w:val="00251B53"/>
    <w:rsid w:val="00251BCD"/>
    <w:rsid w:val="00251C0F"/>
    <w:rsid w:val="00251EFB"/>
    <w:rsid w:val="0025225B"/>
    <w:rsid w:val="002522E0"/>
    <w:rsid w:val="00252410"/>
    <w:rsid w:val="00252424"/>
    <w:rsid w:val="002526E6"/>
    <w:rsid w:val="002528ED"/>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55B"/>
    <w:rsid w:val="002547A0"/>
    <w:rsid w:val="00254AAA"/>
    <w:rsid w:val="00254AF8"/>
    <w:rsid w:val="00254C2E"/>
    <w:rsid w:val="00254D33"/>
    <w:rsid w:val="00254D5C"/>
    <w:rsid w:val="00254E72"/>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57B34"/>
    <w:rsid w:val="0026007E"/>
    <w:rsid w:val="002602B8"/>
    <w:rsid w:val="0026040E"/>
    <w:rsid w:val="0026056C"/>
    <w:rsid w:val="0026069B"/>
    <w:rsid w:val="002606A4"/>
    <w:rsid w:val="0026075D"/>
    <w:rsid w:val="0026084D"/>
    <w:rsid w:val="00260A32"/>
    <w:rsid w:val="00260A3D"/>
    <w:rsid w:val="00260AC7"/>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1A57"/>
    <w:rsid w:val="00262034"/>
    <w:rsid w:val="00262107"/>
    <w:rsid w:val="00262116"/>
    <w:rsid w:val="002621A6"/>
    <w:rsid w:val="00262258"/>
    <w:rsid w:val="00262315"/>
    <w:rsid w:val="00262661"/>
    <w:rsid w:val="00262B1F"/>
    <w:rsid w:val="00262B55"/>
    <w:rsid w:val="00262CC3"/>
    <w:rsid w:val="00262D9D"/>
    <w:rsid w:val="00262DCC"/>
    <w:rsid w:val="00263062"/>
    <w:rsid w:val="002630FB"/>
    <w:rsid w:val="0026314B"/>
    <w:rsid w:val="0026314E"/>
    <w:rsid w:val="00263154"/>
    <w:rsid w:val="002632DF"/>
    <w:rsid w:val="002634F2"/>
    <w:rsid w:val="002635DF"/>
    <w:rsid w:val="00263601"/>
    <w:rsid w:val="0026387B"/>
    <w:rsid w:val="00263946"/>
    <w:rsid w:val="00263D63"/>
    <w:rsid w:val="00263F46"/>
    <w:rsid w:val="002640BA"/>
    <w:rsid w:val="002640BB"/>
    <w:rsid w:val="00264145"/>
    <w:rsid w:val="00264208"/>
    <w:rsid w:val="00264649"/>
    <w:rsid w:val="00264742"/>
    <w:rsid w:val="00264909"/>
    <w:rsid w:val="00264A3F"/>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8C"/>
    <w:rsid w:val="00266792"/>
    <w:rsid w:val="002667A8"/>
    <w:rsid w:val="002668B7"/>
    <w:rsid w:val="0026690E"/>
    <w:rsid w:val="00266A1F"/>
    <w:rsid w:val="00266A59"/>
    <w:rsid w:val="00266A95"/>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9F5"/>
    <w:rsid w:val="00267AC1"/>
    <w:rsid w:val="00267B18"/>
    <w:rsid w:val="00267B54"/>
    <w:rsid w:val="00267E4A"/>
    <w:rsid w:val="00267E52"/>
    <w:rsid w:val="0026FA06"/>
    <w:rsid w:val="002700DE"/>
    <w:rsid w:val="0027051A"/>
    <w:rsid w:val="0027052C"/>
    <w:rsid w:val="00270A4F"/>
    <w:rsid w:val="00270C95"/>
    <w:rsid w:val="00270D5A"/>
    <w:rsid w:val="00270D92"/>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E48"/>
    <w:rsid w:val="00271EF9"/>
    <w:rsid w:val="00271F1A"/>
    <w:rsid w:val="00271F1B"/>
    <w:rsid w:val="00271F2D"/>
    <w:rsid w:val="00271F39"/>
    <w:rsid w:val="00272010"/>
    <w:rsid w:val="00272081"/>
    <w:rsid w:val="00272269"/>
    <w:rsid w:val="0027245B"/>
    <w:rsid w:val="002726B3"/>
    <w:rsid w:val="0027298C"/>
    <w:rsid w:val="002729B0"/>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182"/>
    <w:rsid w:val="0027439A"/>
    <w:rsid w:val="002744F8"/>
    <w:rsid w:val="0027455B"/>
    <w:rsid w:val="00274749"/>
    <w:rsid w:val="002747C0"/>
    <w:rsid w:val="002747DD"/>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5D48"/>
    <w:rsid w:val="0027620A"/>
    <w:rsid w:val="0027621F"/>
    <w:rsid w:val="0027624B"/>
    <w:rsid w:val="002762D4"/>
    <w:rsid w:val="00276316"/>
    <w:rsid w:val="00276321"/>
    <w:rsid w:val="0027637E"/>
    <w:rsid w:val="002763E9"/>
    <w:rsid w:val="002765F0"/>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6E"/>
    <w:rsid w:val="00280388"/>
    <w:rsid w:val="002803C0"/>
    <w:rsid w:val="002804A8"/>
    <w:rsid w:val="0028056E"/>
    <w:rsid w:val="002806A1"/>
    <w:rsid w:val="0028070F"/>
    <w:rsid w:val="00280856"/>
    <w:rsid w:val="00280929"/>
    <w:rsid w:val="00280932"/>
    <w:rsid w:val="00280BB2"/>
    <w:rsid w:val="00280D8E"/>
    <w:rsid w:val="00280E1A"/>
    <w:rsid w:val="00280E30"/>
    <w:rsid w:val="00280F2E"/>
    <w:rsid w:val="00280F97"/>
    <w:rsid w:val="0028105D"/>
    <w:rsid w:val="002813F5"/>
    <w:rsid w:val="00281598"/>
    <w:rsid w:val="002815FA"/>
    <w:rsid w:val="00281615"/>
    <w:rsid w:val="002818D7"/>
    <w:rsid w:val="002819A0"/>
    <w:rsid w:val="002819C0"/>
    <w:rsid w:val="002819C6"/>
    <w:rsid w:val="00281A09"/>
    <w:rsid w:val="00281B79"/>
    <w:rsid w:val="00281D58"/>
    <w:rsid w:val="00282041"/>
    <w:rsid w:val="00282061"/>
    <w:rsid w:val="002823C8"/>
    <w:rsid w:val="002823CC"/>
    <w:rsid w:val="002824C2"/>
    <w:rsid w:val="002827D0"/>
    <w:rsid w:val="002827E9"/>
    <w:rsid w:val="00282938"/>
    <w:rsid w:val="00282A48"/>
    <w:rsid w:val="00282AFA"/>
    <w:rsid w:val="00282B4A"/>
    <w:rsid w:val="00282D93"/>
    <w:rsid w:val="00282E76"/>
    <w:rsid w:val="00282E86"/>
    <w:rsid w:val="00283070"/>
    <w:rsid w:val="002832C6"/>
    <w:rsid w:val="002832CA"/>
    <w:rsid w:val="002832EA"/>
    <w:rsid w:val="00283621"/>
    <w:rsid w:val="0028374D"/>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B91"/>
    <w:rsid w:val="00284DCC"/>
    <w:rsid w:val="00284E32"/>
    <w:rsid w:val="00284F52"/>
    <w:rsid w:val="00285022"/>
    <w:rsid w:val="0028502F"/>
    <w:rsid w:val="0028514D"/>
    <w:rsid w:val="002851EB"/>
    <w:rsid w:val="00285224"/>
    <w:rsid w:val="0028542F"/>
    <w:rsid w:val="0028549A"/>
    <w:rsid w:val="00285510"/>
    <w:rsid w:val="0028558E"/>
    <w:rsid w:val="002855A8"/>
    <w:rsid w:val="00285789"/>
    <w:rsid w:val="00285863"/>
    <w:rsid w:val="0028591B"/>
    <w:rsid w:val="00285A4A"/>
    <w:rsid w:val="00285ACC"/>
    <w:rsid w:val="00285B12"/>
    <w:rsid w:val="00285BD1"/>
    <w:rsid w:val="00285CA0"/>
    <w:rsid w:val="00285DD6"/>
    <w:rsid w:val="00285DE2"/>
    <w:rsid w:val="00285E23"/>
    <w:rsid w:val="0028616D"/>
    <w:rsid w:val="00286299"/>
    <w:rsid w:val="00286327"/>
    <w:rsid w:val="00286461"/>
    <w:rsid w:val="0028664C"/>
    <w:rsid w:val="00286964"/>
    <w:rsid w:val="00286965"/>
    <w:rsid w:val="00286FB1"/>
    <w:rsid w:val="00287116"/>
    <w:rsid w:val="00287120"/>
    <w:rsid w:val="002871FF"/>
    <w:rsid w:val="0028721B"/>
    <w:rsid w:val="00287399"/>
    <w:rsid w:val="002873E6"/>
    <w:rsid w:val="00287413"/>
    <w:rsid w:val="002876DA"/>
    <w:rsid w:val="00287723"/>
    <w:rsid w:val="0028790E"/>
    <w:rsid w:val="0028792B"/>
    <w:rsid w:val="0028792D"/>
    <w:rsid w:val="00287AF3"/>
    <w:rsid w:val="00287B4A"/>
    <w:rsid w:val="00287EA6"/>
    <w:rsid w:val="00290110"/>
    <w:rsid w:val="00290594"/>
    <w:rsid w:val="00290664"/>
    <w:rsid w:val="00290912"/>
    <w:rsid w:val="002909FB"/>
    <w:rsid w:val="00290D82"/>
    <w:rsid w:val="00290FBC"/>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AAA"/>
    <w:rsid w:val="00291D97"/>
    <w:rsid w:val="00291E48"/>
    <w:rsid w:val="00291EBA"/>
    <w:rsid w:val="0029208B"/>
    <w:rsid w:val="0029209B"/>
    <w:rsid w:val="00292103"/>
    <w:rsid w:val="002921A6"/>
    <w:rsid w:val="0029224A"/>
    <w:rsid w:val="00292399"/>
    <w:rsid w:val="00292537"/>
    <w:rsid w:val="0029257B"/>
    <w:rsid w:val="002926A6"/>
    <w:rsid w:val="002926A9"/>
    <w:rsid w:val="002927D4"/>
    <w:rsid w:val="00292966"/>
    <w:rsid w:val="00292969"/>
    <w:rsid w:val="00292A5A"/>
    <w:rsid w:val="00292D3E"/>
    <w:rsid w:val="00293074"/>
    <w:rsid w:val="0029343F"/>
    <w:rsid w:val="002935EB"/>
    <w:rsid w:val="002938B0"/>
    <w:rsid w:val="00293AB9"/>
    <w:rsid w:val="00293BE2"/>
    <w:rsid w:val="00293DB1"/>
    <w:rsid w:val="00293DC4"/>
    <w:rsid w:val="00293F10"/>
    <w:rsid w:val="00293FDB"/>
    <w:rsid w:val="0029402E"/>
    <w:rsid w:val="0029416E"/>
    <w:rsid w:val="00294202"/>
    <w:rsid w:val="002942C1"/>
    <w:rsid w:val="00294386"/>
    <w:rsid w:val="00294425"/>
    <w:rsid w:val="00294445"/>
    <w:rsid w:val="002944EB"/>
    <w:rsid w:val="002944EF"/>
    <w:rsid w:val="002945F3"/>
    <w:rsid w:val="00294607"/>
    <w:rsid w:val="00294711"/>
    <w:rsid w:val="002947BC"/>
    <w:rsid w:val="0029481C"/>
    <w:rsid w:val="00294854"/>
    <w:rsid w:val="00294862"/>
    <w:rsid w:val="00294958"/>
    <w:rsid w:val="00294A38"/>
    <w:rsid w:val="00294B4D"/>
    <w:rsid w:val="00294D17"/>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C18"/>
    <w:rsid w:val="00295D4A"/>
    <w:rsid w:val="00295DBD"/>
    <w:rsid w:val="00295FFE"/>
    <w:rsid w:val="002960D5"/>
    <w:rsid w:val="002963DC"/>
    <w:rsid w:val="00296553"/>
    <w:rsid w:val="002966EE"/>
    <w:rsid w:val="00296746"/>
    <w:rsid w:val="002968E0"/>
    <w:rsid w:val="00296A3C"/>
    <w:rsid w:val="00296B10"/>
    <w:rsid w:val="00296B57"/>
    <w:rsid w:val="00296D37"/>
    <w:rsid w:val="00296D4E"/>
    <w:rsid w:val="00296DC1"/>
    <w:rsid w:val="002970CC"/>
    <w:rsid w:val="0029740D"/>
    <w:rsid w:val="00297542"/>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0F4A"/>
    <w:rsid w:val="002A1062"/>
    <w:rsid w:val="002A11C8"/>
    <w:rsid w:val="002A122A"/>
    <w:rsid w:val="002A123B"/>
    <w:rsid w:val="002A12E2"/>
    <w:rsid w:val="002A1577"/>
    <w:rsid w:val="002A177F"/>
    <w:rsid w:val="002A182B"/>
    <w:rsid w:val="002A18EF"/>
    <w:rsid w:val="002A190E"/>
    <w:rsid w:val="002A1A98"/>
    <w:rsid w:val="002A1BCC"/>
    <w:rsid w:val="002A1EA3"/>
    <w:rsid w:val="002A2012"/>
    <w:rsid w:val="002A22BD"/>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6F3"/>
    <w:rsid w:val="002A3A44"/>
    <w:rsid w:val="002A3A67"/>
    <w:rsid w:val="002A3AD8"/>
    <w:rsid w:val="002A3D33"/>
    <w:rsid w:val="002A3DD4"/>
    <w:rsid w:val="002A3E61"/>
    <w:rsid w:val="002A3EB3"/>
    <w:rsid w:val="002A3ECD"/>
    <w:rsid w:val="002A3F17"/>
    <w:rsid w:val="002A40A4"/>
    <w:rsid w:val="002A40ED"/>
    <w:rsid w:val="002A46CB"/>
    <w:rsid w:val="002A48A7"/>
    <w:rsid w:val="002A48F5"/>
    <w:rsid w:val="002A4B1C"/>
    <w:rsid w:val="002A4B50"/>
    <w:rsid w:val="002A50FC"/>
    <w:rsid w:val="002A52EC"/>
    <w:rsid w:val="002A5364"/>
    <w:rsid w:val="002A5480"/>
    <w:rsid w:val="002A56F9"/>
    <w:rsid w:val="002A57DA"/>
    <w:rsid w:val="002A591F"/>
    <w:rsid w:val="002A59C4"/>
    <w:rsid w:val="002A5A78"/>
    <w:rsid w:val="002A5AD9"/>
    <w:rsid w:val="002A5C55"/>
    <w:rsid w:val="002A5C96"/>
    <w:rsid w:val="002A5CEF"/>
    <w:rsid w:val="002A607D"/>
    <w:rsid w:val="002A6085"/>
    <w:rsid w:val="002A6156"/>
    <w:rsid w:val="002A633A"/>
    <w:rsid w:val="002A6399"/>
    <w:rsid w:val="002A641D"/>
    <w:rsid w:val="002A64D5"/>
    <w:rsid w:val="002A6546"/>
    <w:rsid w:val="002A6993"/>
    <w:rsid w:val="002A69A6"/>
    <w:rsid w:val="002A6A6B"/>
    <w:rsid w:val="002A6AC2"/>
    <w:rsid w:val="002A6BC5"/>
    <w:rsid w:val="002A6C0D"/>
    <w:rsid w:val="002A6CA9"/>
    <w:rsid w:val="002A6E91"/>
    <w:rsid w:val="002A6F26"/>
    <w:rsid w:val="002A6F69"/>
    <w:rsid w:val="002A7001"/>
    <w:rsid w:val="002A7170"/>
    <w:rsid w:val="002A71F9"/>
    <w:rsid w:val="002A7681"/>
    <w:rsid w:val="002A78A8"/>
    <w:rsid w:val="002A79E9"/>
    <w:rsid w:val="002A7C9E"/>
    <w:rsid w:val="002A7DEA"/>
    <w:rsid w:val="002A7DEC"/>
    <w:rsid w:val="002A7F7B"/>
    <w:rsid w:val="002A7FD0"/>
    <w:rsid w:val="002B00D7"/>
    <w:rsid w:val="002B01BC"/>
    <w:rsid w:val="002B0288"/>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4AB"/>
    <w:rsid w:val="002B257D"/>
    <w:rsid w:val="002B25EE"/>
    <w:rsid w:val="002B260D"/>
    <w:rsid w:val="002B262F"/>
    <w:rsid w:val="002B2694"/>
    <w:rsid w:val="002B2706"/>
    <w:rsid w:val="002B2813"/>
    <w:rsid w:val="002B284C"/>
    <w:rsid w:val="002B2A1C"/>
    <w:rsid w:val="002B2A55"/>
    <w:rsid w:val="002B2AAB"/>
    <w:rsid w:val="002B2C17"/>
    <w:rsid w:val="002B2C42"/>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DA8"/>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0B"/>
    <w:rsid w:val="002B649A"/>
    <w:rsid w:val="002B64DF"/>
    <w:rsid w:val="002B683A"/>
    <w:rsid w:val="002B68DE"/>
    <w:rsid w:val="002B6940"/>
    <w:rsid w:val="002B69D6"/>
    <w:rsid w:val="002B6B4E"/>
    <w:rsid w:val="002B6C27"/>
    <w:rsid w:val="002B6DA5"/>
    <w:rsid w:val="002B715A"/>
    <w:rsid w:val="002B73F1"/>
    <w:rsid w:val="002B76CB"/>
    <w:rsid w:val="002B76F6"/>
    <w:rsid w:val="002B78A6"/>
    <w:rsid w:val="002B79C2"/>
    <w:rsid w:val="002B7ACA"/>
    <w:rsid w:val="002B7C26"/>
    <w:rsid w:val="002B7C33"/>
    <w:rsid w:val="002B7C97"/>
    <w:rsid w:val="002B7D11"/>
    <w:rsid w:val="002B7DA2"/>
    <w:rsid w:val="002B7E59"/>
    <w:rsid w:val="002C024B"/>
    <w:rsid w:val="002C07E3"/>
    <w:rsid w:val="002C08C8"/>
    <w:rsid w:val="002C096B"/>
    <w:rsid w:val="002C099D"/>
    <w:rsid w:val="002C0A86"/>
    <w:rsid w:val="002C0C4B"/>
    <w:rsid w:val="002C0D96"/>
    <w:rsid w:val="002C1176"/>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2E71"/>
    <w:rsid w:val="002C31EB"/>
    <w:rsid w:val="002C32CC"/>
    <w:rsid w:val="002C3301"/>
    <w:rsid w:val="002C3475"/>
    <w:rsid w:val="002C34FE"/>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4C9E"/>
    <w:rsid w:val="002C52FD"/>
    <w:rsid w:val="002C5301"/>
    <w:rsid w:val="002C531A"/>
    <w:rsid w:val="002C539F"/>
    <w:rsid w:val="002C5510"/>
    <w:rsid w:val="002C5514"/>
    <w:rsid w:val="002C5556"/>
    <w:rsid w:val="002C55C0"/>
    <w:rsid w:val="002C5A41"/>
    <w:rsid w:val="002C5D18"/>
    <w:rsid w:val="002C5DBB"/>
    <w:rsid w:val="002C5F46"/>
    <w:rsid w:val="002C5F9F"/>
    <w:rsid w:val="002C6034"/>
    <w:rsid w:val="002C604C"/>
    <w:rsid w:val="002C6065"/>
    <w:rsid w:val="002C6070"/>
    <w:rsid w:val="002C635B"/>
    <w:rsid w:val="002C64D2"/>
    <w:rsid w:val="002C662F"/>
    <w:rsid w:val="002C66C2"/>
    <w:rsid w:val="002C676F"/>
    <w:rsid w:val="002C67B1"/>
    <w:rsid w:val="002C6848"/>
    <w:rsid w:val="002C68F8"/>
    <w:rsid w:val="002C6A57"/>
    <w:rsid w:val="002C6AD1"/>
    <w:rsid w:val="002C6B6B"/>
    <w:rsid w:val="002C6D10"/>
    <w:rsid w:val="002C6D7A"/>
    <w:rsid w:val="002C6DEA"/>
    <w:rsid w:val="002C6EF7"/>
    <w:rsid w:val="002C7276"/>
    <w:rsid w:val="002C7304"/>
    <w:rsid w:val="002C734A"/>
    <w:rsid w:val="002C7392"/>
    <w:rsid w:val="002C7484"/>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78"/>
    <w:rsid w:val="002D1BD1"/>
    <w:rsid w:val="002D1C7E"/>
    <w:rsid w:val="002D1D7D"/>
    <w:rsid w:val="002D1E99"/>
    <w:rsid w:val="002D1F7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47"/>
    <w:rsid w:val="002D6AD2"/>
    <w:rsid w:val="002D6B83"/>
    <w:rsid w:val="002D6D47"/>
    <w:rsid w:val="002D6D74"/>
    <w:rsid w:val="002D70AD"/>
    <w:rsid w:val="002D7112"/>
    <w:rsid w:val="002D7177"/>
    <w:rsid w:val="002D719E"/>
    <w:rsid w:val="002D729A"/>
    <w:rsid w:val="002D7300"/>
    <w:rsid w:val="002D75F4"/>
    <w:rsid w:val="002D7675"/>
    <w:rsid w:val="002D7678"/>
    <w:rsid w:val="002D769D"/>
    <w:rsid w:val="002D7734"/>
    <w:rsid w:val="002D7815"/>
    <w:rsid w:val="002D78F9"/>
    <w:rsid w:val="002D7A8B"/>
    <w:rsid w:val="002D7C86"/>
    <w:rsid w:val="002D7ED0"/>
    <w:rsid w:val="002D7F0B"/>
    <w:rsid w:val="002E00AD"/>
    <w:rsid w:val="002E01AF"/>
    <w:rsid w:val="002E01E8"/>
    <w:rsid w:val="002E051F"/>
    <w:rsid w:val="002E0692"/>
    <w:rsid w:val="002E0825"/>
    <w:rsid w:val="002E085F"/>
    <w:rsid w:val="002E0897"/>
    <w:rsid w:val="002E0899"/>
    <w:rsid w:val="002E0917"/>
    <w:rsid w:val="002E0929"/>
    <w:rsid w:val="002E0B59"/>
    <w:rsid w:val="002E0B5C"/>
    <w:rsid w:val="002E0E3B"/>
    <w:rsid w:val="002E0F77"/>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623"/>
    <w:rsid w:val="002E37DB"/>
    <w:rsid w:val="002E3886"/>
    <w:rsid w:val="002E38CF"/>
    <w:rsid w:val="002E3A49"/>
    <w:rsid w:val="002E3AB0"/>
    <w:rsid w:val="002E3D2E"/>
    <w:rsid w:val="002E3D65"/>
    <w:rsid w:val="002E3D6E"/>
    <w:rsid w:val="002E3E01"/>
    <w:rsid w:val="002E3FAB"/>
    <w:rsid w:val="002E41FB"/>
    <w:rsid w:val="002E4358"/>
    <w:rsid w:val="002E43F0"/>
    <w:rsid w:val="002E44C9"/>
    <w:rsid w:val="002E45FD"/>
    <w:rsid w:val="002E4A0D"/>
    <w:rsid w:val="002E4AAC"/>
    <w:rsid w:val="002E4AEC"/>
    <w:rsid w:val="002E4B06"/>
    <w:rsid w:val="002E4E48"/>
    <w:rsid w:val="002E525B"/>
    <w:rsid w:val="002E52DF"/>
    <w:rsid w:val="002E52EC"/>
    <w:rsid w:val="002E53DE"/>
    <w:rsid w:val="002E54F6"/>
    <w:rsid w:val="002E560B"/>
    <w:rsid w:val="002E5620"/>
    <w:rsid w:val="002E563B"/>
    <w:rsid w:val="002E5765"/>
    <w:rsid w:val="002E59CA"/>
    <w:rsid w:val="002E5AED"/>
    <w:rsid w:val="002E5B04"/>
    <w:rsid w:val="002E5C8C"/>
    <w:rsid w:val="002E5E06"/>
    <w:rsid w:val="002E60A9"/>
    <w:rsid w:val="002E60C6"/>
    <w:rsid w:val="002E6189"/>
    <w:rsid w:val="002E62C5"/>
    <w:rsid w:val="002E62D2"/>
    <w:rsid w:val="002E6598"/>
    <w:rsid w:val="002E6750"/>
    <w:rsid w:val="002E6908"/>
    <w:rsid w:val="002E6AB4"/>
    <w:rsid w:val="002E6B3D"/>
    <w:rsid w:val="002E6C8A"/>
    <w:rsid w:val="002E6DB2"/>
    <w:rsid w:val="002E6DC7"/>
    <w:rsid w:val="002E6EFB"/>
    <w:rsid w:val="002E6F3D"/>
    <w:rsid w:val="002E7194"/>
    <w:rsid w:val="002E7275"/>
    <w:rsid w:val="002E731C"/>
    <w:rsid w:val="002E734F"/>
    <w:rsid w:val="002E7488"/>
    <w:rsid w:val="002E74AF"/>
    <w:rsid w:val="002E7516"/>
    <w:rsid w:val="002E7571"/>
    <w:rsid w:val="002E758C"/>
    <w:rsid w:val="002E767B"/>
    <w:rsid w:val="002E7827"/>
    <w:rsid w:val="002E7960"/>
    <w:rsid w:val="002E7979"/>
    <w:rsid w:val="002E7AE4"/>
    <w:rsid w:val="002E7B57"/>
    <w:rsid w:val="002F019F"/>
    <w:rsid w:val="002F03E7"/>
    <w:rsid w:val="002F044C"/>
    <w:rsid w:val="002F046B"/>
    <w:rsid w:val="002F04C6"/>
    <w:rsid w:val="002F05E2"/>
    <w:rsid w:val="002F067B"/>
    <w:rsid w:val="002F079D"/>
    <w:rsid w:val="002F0853"/>
    <w:rsid w:val="002F0A4E"/>
    <w:rsid w:val="002F0BC9"/>
    <w:rsid w:val="002F0C61"/>
    <w:rsid w:val="002F0D57"/>
    <w:rsid w:val="002F0E4D"/>
    <w:rsid w:val="002F0EFC"/>
    <w:rsid w:val="002F0F76"/>
    <w:rsid w:val="002F1038"/>
    <w:rsid w:val="002F105F"/>
    <w:rsid w:val="002F1245"/>
    <w:rsid w:val="002F1400"/>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90"/>
    <w:rsid w:val="002F25A0"/>
    <w:rsid w:val="002F2794"/>
    <w:rsid w:val="002F28AE"/>
    <w:rsid w:val="002F2C3C"/>
    <w:rsid w:val="002F2D8F"/>
    <w:rsid w:val="002F2E04"/>
    <w:rsid w:val="002F3030"/>
    <w:rsid w:val="002F33AD"/>
    <w:rsid w:val="002F3483"/>
    <w:rsid w:val="002F3499"/>
    <w:rsid w:val="002F359C"/>
    <w:rsid w:val="002F35AC"/>
    <w:rsid w:val="002F39E6"/>
    <w:rsid w:val="002F39FC"/>
    <w:rsid w:val="002F3CAE"/>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518"/>
    <w:rsid w:val="002F767E"/>
    <w:rsid w:val="002F768D"/>
    <w:rsid w:val="002F76B1"/>
    <w:rsid w:val="002F78F4"/>
    <w:rsid w:val="002F78F8"/>
    <w:rsid w:val="002F7999"/>
    <w:rsid w:val="002F7A1C"/>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C53"/>
    <w:rsid w:val="00300D2B"/>
    <w:rsid w:val="00300DB7"/>
    <w:rsid w:val="00300E00"/>
    <w:rsid w:val="00300F72"/>
    <w:rsid w:val="00300F8E"/>
    <w:rsid w:val="00301035"/>
    <w:rsid w:val="00301231"/>
    <w:rsid w:val="00301232"/>
    <w:rsid w:val="003012D4"/>
    <w:rsid w:val="003015F4"/>
    <w:rsid w:val="003016F5"/>
    <w:rsid w:val="003018C0"/>
    <w:rsid w:val="003018CB"/>
    <w:rsid w:val="003019FB"/>
    <w:rsid w:val="003019FF"/>
    <w:rsid w:val="00301BD1"/>
    <w:rsid w:val="00301E52"/>
    <w:rsid w:val="00301EC8"/>
    <w:rsid w:val="00301F9C"/>
    <w:rsid w:val="0030221E"/>
    <w:rsid w:val="0030236C"/>
    <w:rsid w:val="003023B4"/>
    <w:rsid w:val="00302537"/>
    <w:rsid w:val="003025A7"/>
    <w:rsid w:val="003025A8"/>
    <w:rsid w:val="0030260A"/>
    <w:rsid w:val="00302731"/>
    <w:rsid w:val="00302732"/>
    <w:rsid w:val="0030296E"/>
    <w:rsid w:val="00302AE8"/>
    <w:rsid w:val="00302BB1"/>
    <w:rsid w:val="00302CAA"/>
    <w:rsid w:val="00302E12"/>
    <w:rsid w:val="0030303F"/>
    <w:rsid w:val="003030F0"/>
    <w:rsid w:val="00303277"/>
    <w:rsid w:val="003033A5"/>
    <w:rsid w:val="0030340F"/>
    <w:rsid w:val="003037FA"/>
    <w:rsid w:val="00303855"/>
    <w:rsid w:val="00303906"/>
    <w:rsid w:val="00303B21"/>
    <w:rsid w:val="00303C86"/>
    <w:rsid w:val="00303F3E"/>
    <w:rsid w:val="00303FAE"/>
    <w:rsid w:val="0030404B"/>
    <w:rsid w:val="00304210"/>
    <w:rsid w:val="00304892"/>
    <w:rsid w:val="003048D7"/>
    <w:rsid w:val="003049D4"/>
    <w:rsid w:val="00304A1B"/>
    <w:rsid w:val="00304A96"/>
    <w:rsid w:val="00304AD2"/>
    <w:rsid w:val="00304B2D"/>
    <w:rsid w:val="00304BA9"/>
    <w:rsid w:val="00304CA2"/>
    <w:rsid w:val="00304E42"/>
    <w:rsid w:val="00304E9B"/>
    <w:rsid w:val="00304EAA"/>
    <w:rsid w:val="00304EC8"/>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B79"/>
    <w:rsid w:val="00306C3C"/>
    <w:rsid w:val="00306D64"/>
    <w:rsid w:val="00306DD1"/>
    <w:rsid w:val="003070FB"/>
    <w:rsid w:val="003071F6"/>
    <w:rsid w:val="00307287"/>
    <w:rsid w:val="00307326"/>
    <w:rsid w:val="0030733E"/>
    <w:rsid w:val="0030757B"/>
    <w:rsid w:val="00307580"/>
    <w:rsid w:val="0030761F"/>
    <w:rsid w:val="00307703"/>
    <w:rsid w:val="00307887"/>
    <w:rsid w:val="00307992"/>
    <w:rsid w:val="00307CCC"/>
    <w:rsid w:val="00307E2C"/>
    <w:rsid w:val="00307FE0"/>
    <w:rsid w:val="00310189"/>
    <w:rsid w:val="003101E7"/>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347"/>
    <w:rsid w:val="00312447"/>
    <w:rsid w:val="003124D8"/>
    <w:rsid w:val="0031251A"/>
    <w:rsid w:val="003125E0"/>
    <w:rsid w:val="00312623"/>
    <w:rsid w:val="0031279E"/>
    <w:rsid w:val="00312814"/>
    <w:rsid w:val="00312851"/>
    <w:rsid w:val="00312A0A"/>
    <w:rsid w:val="00312BB3"/>
    <w:rsid w:val="00312C3D"/>
    <w:rsid w:val="00312C66"/>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B95"/>
    <w:rsid w:val="00315C58"/>
    <w:rsid w:val="00315D60"/>
    <w:rsid w:val="00315DEA"/>
    <w:rsid w:val="0031607D"/>
    <w:rsid w:val="00316081"/>
    <w:rsid w:val="00316227"/>
    <w:rsid w:val="0031672B"/>
    <w:rsid w:val="0031687E"/>
    <w:rsid w:val="00316933"/>
    <w:rsid w:val="00316A03"/>
    <w:rsid w:val="00316A98"/>
    <w:rsid w:val="00316C6D"/>
    <w:rsid w:val="00316D35"/>
    <w:rsid w:val="00316DA7"/>
    <w:rsid w:val="00317122"/>
    <w:rsid w:val="0031727D"/>
    <w:rsid w:val="003172A4"/>
    <w:rsid w:val="003172E6"/>
    <w:rsid w:val="0031741E"/>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6F6"/>
    <w:rsid w:val="00320899"/>
    <w:rsid w:val="00320AEB"/>
    <w:rsid w:val="00320B4E"/>
    <w:rsid w:val="00320D95"/>
    <w:rsid w:val="00320F47"/>
    <w:rsid w:val="00321107"/>
    <w:rsid w:val="0032110B"/>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0"/>
    <w:rsid w:val="003224FE"/>
    <w:rsid w:val="00322769"/>
    <w:rsid w:val="0032280C"/>
    <w:rsid w:val="0032289E"/>
    <w:rsid w:val="00322A7D"/>
    <w:rsid w:val="00322B23"/>
    <w:rsid w:val="00322C76"/>
    <w:rsid w:val="00322E4C"/>
    <w:rsid w:val="003230E9"/>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BC9"/>
    <w:rsid w:val="00324F4C"/>
    <w:rsid w:val="003250D7"/>
    <w:rsid w:val="003251F5"/>
    <w:rsid w:val="003255CD"/>
    <w:rsid w:val="00325623"/>
    <w:rsid w:val="003256BF"/>
    <w:rsid w:val="00325735"/>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3EC"/>
    <w:rsid w:val="00327493"/>
    <w:rsid w:val="00327531"/>
    <w:rsid w:val="003275B6"/>
    <w:rsid w:val="0032771B"/>
    <w:rsid w:val="00327CDF"/>
    <w:rsid w:val="00327FDA"/>
    <w:rsid w:val="00327FE5"/>
    <w:rsid w:val="00330187"/>
    <w:rsid w:val="00330194"/>
    <w:rsid w:val="003301FE"/>
    <w:rsid w:val="003303DA"/>
    <w:rsid w:val="003305E3"/>
    <w:rsid w:val="003306BD"/>
    <w:rsid w:val="003306FB"/>
    <w:rsid w:val="0033088C"/>
    <w:rsid w:val="00330955"/>
    <w:rsid w:val="00330A0E"/>
    <w:rsid w:val="00330A30"/>
    <w:rsid w:val="00330AE7"/>
    <w:rsid w:val="00330BAB"/>
    <w:rsid w:val="00330C88"/>
    <w:rsid w:val="00330CE4"/>
    <w:rsid w:val="00330CFB"/>
    <w:rsid w:val="0033107F"/>
    <w:rsid w:val="00331089"/>
    <w:rsid w:val="003310F2"/>
    <w:rsid w:val="003312E5"/>
    <w:rsid w:val="0033153C"/>
    <w:rsid w:val="0033182A"/>
    <w:rsid w:val="00331985"/>
    <w:rsid w:val="003319F6"/>
    <w:rsid w:val="00331BF7"/>
    <w:rsid w:val="00331C77"/>
    <w:rsid w:val="00331CE8"/>
    <w:rsid w:val="00331DB6"/>
    <w:rsid w:val="00331E73"/>
    <w:rsid w:val="00331F7F"/>
    <w:rsid w:val="00331F96"/>
    <w:rsid w:val="00332192"/>
    <w:rsid w:val="003321EA"/>
    <w:rsid w:val="003328F3"/>
    <w:rsid w:val="00332986"/>
    <w:rsid w:val="00332AC5"/>
    <w:rsid w:val="00332B55"/>
    <w:rsid w:val="00332BA6"/>
    <w:rsid w:val="00332D32"/>
    <w:rsid w:val="00332E0F"/>
    <w:rsid w:val="00332FDC"/>
    <w:rsid w:val="003330A2"/>
    <w:rsid w:val="003334A5"/>
    <w:rsid w:val="0033352A"/>
    <w:rsid w:val="003336B9"/>
    <w:rsid w:val="0033373E"/>
    <w:rsid w:val="003337FC"/>
    <w:rsid w:val="003338ED"/>
    <w:rsid w:val="00333C33"/>
    <w:rsid w:val="00333EE8"/>
    <w:rsid w:val="00333F7F"/>
    <w:rsid w:val="0033400A"/>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E3D"/>
    <w:rsid w:val="00335EA8"/>
    <w:rsid w:val="003360F5"/>
    <w:rsid w:val="003361C1"/>
    <w:rsid w:val="0033629A"/>
    <w:rsid w:val="00336351"/>
    <w:rsid w:val="003363DD"/>
    <w:rsid w:val="00336644"/>
    <w:rsid w:val="00336692"/>
    <w:rsid w:val="003366C2"/>
    <w:rsid w:val="003368E6"/>
    <w:rsid w:val="0033692A"/>
    <w:rsid w:val="00336984"/>
    <w:rsid w:val="00336B8F"/>
    <w:rsid w:val="00336B9B"/>
    <w:rsid w:val="00336DEB"/>
    <w:rsid w:val="00336E3E"/>
    <w:rsid w:val="00336F84"/>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6FE"/>
    <w:rsid w:val="00340795"/>
    <w:rsid w:val="003407C8"/>
    <w:rsid w:val="003407FD"/>
    <w:rsid w:val="00340E09"/>
    <w:rsid w:val="00340E91"/>
    <w:rsid w:val="00340F20"/>
    <w:rsid w:val="0034111C"/>
    <w:rsid w:val="00341156"/>
    <w:rsid w:val="0034123A"/>
    <w:rsid w:val="00341295"/>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651"/>
    <w:rsid w:val="003429A9"/>
    <w:rsid w:val="00342AD2"/>
    <w:rsid w:val="00342D32"/>
    <w:rsid w:val="00343126"/>
    <w:rsid w:val="003431DB"/>
    <w:rsid w:val="00343260"/>
    <w:rsid w:val="003434B3"/>
    <w:rsid w:val="0034354D"/>
    <w:rsid w:val="0034358F"/>
    <w:rsid w:val="003436B0"/>
    <w:rsid w:val="003438C0"/>
    <w:rsid w:val="0034392F"/>
    <w:rsid w:val="0034394A"/>
    <w:rsid w:val="0034394F"/>
    <w:rsid w:val="00343954"/>
    <w:rsid w:val="00343B71"/>
    <w:rsid w:val="00343BE5"/>
    <w:rsid w:val="00343CDD"/>
    <w:rsid w:val="00343DE6"/>
    <w:rsid w:val="00343DEB"/>
    <w:rsid w:val="00343E52"/>
    <w:rsid w:val="00343E7A"/>
    <w:rsid w:val="00343EDD"/>
    <w:rsid w:val="00344115"/>
    <w:rsid w:val="00344279"/>
    <w:rsid w:val="00344419"/>
    <w:rsid w:val="003445A4"/>
    <w:rsid w:val="00344684"/>
    <w:rsid w:val="00344746"/>
    <w:rsid w:val="00344B66"/>
    <w:rsid w:val="00344BCA"/>
    <w:rsid w:val="00344DB5"/>
    <w:rsid w:val="00344E81"/>
    <w:rsid w:val="00344F3B"/>
    <w:rsid w:val="003450E4"/>
    <w:rsid w:val="003451CF"/>
    <w:rsid w:val="00345305"/>
    <w:rsid w:val="0034531C"/>
    <w:rsid w:val="00345395"/>
    <w:rsid w:val="00345405"/>
    <w:rsid w:val="003459DE"/>
    <w:rsid w:val="00345AA5"/>
    <w:rsid w:val="00345AD5"/>
    <w:rsid w:val="00345AF8"/>
    <w:rsid w:val="00345BE8"/>
    <w:rsid w:val="00345C2C"/>
    <w:rsid w:val="00345D38"/>
    <w:rsid w:val="00345DDD"/>
    <w:rsid w:val="00345E06"/>
    <w:rsid w:val="00345E75"/>
    <w:rsid w:val="00345F8D"/>
    <w:rsid w:val="0034629F"/>
    <w:rsid w:val="003462DE"/>
    <w:rsid w:val="00346650"/>
    <w:rsid w:val="003466F8"/>
    <w:rsid w:val="0034678B"/>
    <w:rsid w:val="00346795"/>
    <w:rsid w:val="003468B4"/>
    <w:rsid w:val="00346A6E"/>
    <w:rsid w:val="00346DDD"/>
    <w:rsid w:val="00346FED"/>
    <w:rsid w:val="00347059"/>
    <w:rsid w:val="003477F5"/>
    <w:rsid w:val="00347831"/>
    <w:rsid w:val="0034784A"/>
    <w:rsid w:val="003478E2"/>
    <w:rsid w:val="00347953"/>
    <w:rsid w:val="00347A30"/>
    <w:rsid w:val="00347AB0"/>
    <w:rsid w:val="00347AC4"/>
    <w:rsid w:val="00347D6F"/>
    <w:rsid w:val="00347F0C"/>
    <w:rsid w:val="00347FBE"/>
    <w:rsid w:val="0035008B"/>
    <w:rsid w:val="003501B6"/>
    <w:rsid w:val="00350223"/>
    <w:rsid w:val="00350399"/>
    <w:rsid w:val="003503E3"/>
    <w:rsid w:val="003504FB"/>
    <w:rsid w:val="0035082C"/>
    <w:rsid w:val="00350AA2"/>
    <w:rsid w:val="00350B39"/>
    <w:rsid w:val="00350C53"/>
    <w:rsid w:val="00350D09"/>
    <w:rsid w:val="00350E01"/>
    <w:rsid w:val="00350E3D"/>
    <w:rsid w:val="00350F88"/>
    <w:rsid w:val="00351183"/>
    <w:rsid w:val="00351190"/>
    <w:rsid w:val="00351195"/>
    <w:rsid w:val="00351242"/>
    <w:rsid w:val="00351264"/>
    <w:rsid w:val="0035137D"/>
    <w:rsid w:val="003514F1"/>
    <w:rsid w:val="0035159A"/>
    <w:rsid w:val="003515A3"/>
    <w:rsid w:val="00351884"/>
    <w:rsid w:val="00351A21"/>
    <w:rsid w:val="00351B40"/>
    <w:rsid w:val="00351B92"/>
    <w:rsid w:val="00351C9A"/>
    <w:rsid w:val="00351CF8"/>
    <w:rsid w:val="00351D2D"/>
    <w:rsid w:val="00351D88"/>
    <w:rsid w:val="00351E01"/>
    <w:rsid w:val="00351EFE"/>
    <w:rsid w:val="00352142"/>
    <w:rsid w:val="00352181"/>
    <w:rsid w:val="0035238C"/>
    <w:rsid w:val="0035251C"/>
    <w:rsid w:val="0035256F"/>
    <w:rsid w:val="0035263D"/>
    <w:rsid w:val="003528F4"/>
    <w:rsid w:val="00352968"/>
    <w:rsid w:val="0035298B"/>
    <w:rsid w:val="003529C5"/>
    <w:rsid w:val="00352A68"/>
    <w:rsid w:val="00352B22"/>
    <w:rsid w:val="00352BF8"/>
    <w:rsid w:val="00352D21"/>
    <w:rsid w:val="0035302B"/>
    <w:rsid w:val="0035307E"/>
    <w:rsid w:val="003531D4"/>
    <w:rsid w:val="00353439"/>
    <w:rsid w:val="003535A4"/>
    <w:rsid w:val="00353635"/>
    <w:rsid w:val="0035381E"/>
    <w:rsid w:val="003538C3"/>
    <w:rsid w:val="0035392A"/>
    <w:rsid w:val="00353990"/>
    <w:rsid w:val="00353EEA"/>
    <w:rsid w:val="00353F23"/>
    <w:rsid w:val="003540AE"/>
    <w:rsid w:val="003540D1"/>
    <w:rsid w:val="00354187"/>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78"/>
    <w:rsid w:val="003552DA"/>
    <w:rsid w:val="003552E7"/>
    <w:rsid w:val="00355444"/>
    <w:rsid w:val="003554B0"/>
    <w:rsid w:val="0035558D"/>
    <w:rsid w:val="0035559C"/>
    <w:rsid w:val="00355670"/>
    <w:rsid w:val="00355D63"/>
    <w:rsid w:val="00355E23"/>
    <w:rsid w:val="00356082"/>
    <w:rsid w:val="00356275"/>
    <w:rsid w:val="003562F2"/>
    <w:rsid w:val="0035630B"/>
    <w:rsid w:val="00356315"/>
    <w:rsid w:val="0035633A"/>
    <w:rsid w:val="00356436"/>
    <w:rsid w:val="00356598"/>
    <w:rsid w:val="003568A3"/>
    <w:rsid w:val="00356A0F"/>
    <w:rsid w:val="00356A38"/>
    <w:rsid w:val="00356A57"/>
    <w:rsid w:val="00356C0B"/>
    <w:rsid w:val="00356D9D"/>
    <w:rsid w:val="00356EA3"/>
    <w:rsid w:val="00356EBB"/>
    <w:rsid w:val="00356FBA"/>
    <w:rsid w:val="00357110"/>
    <w:rsid w:val="00357264"/>
    <w:rsid w:val="0035727D"/>
    <w:rsid w:val="0035775B"/>
    <w:rsid w:val="003577DF"/>
    <w:rsid w:val="00357858"/>
    <w:rsid w:val="003578AF"/>
    <w:rsid w:val="0035792A"/>
    <w:rsid w:val="00357B9C"/>
    <w:rsid w:val="00357BB0"/>
    <w:rsid w:val="00357CD9"/>
    <w:rsid w:val="00357EA5"/>
    <w:rsid w:val="003606CF"/>
    <w:rsid w:val="0036074B"/>
    <w:rsid w:val="00360BFD"/>
    <w:rsid w:val="00360F18"/>
    <w:rsid w:val="00361022"/>
    <w:rsid w:val="00361208"/>
    <w:rsid w:val="0036127C"/>
    <w:rsid w:val="003612C9"/>
    <w:rsid w:val="003613BC"/>
    <w:rsid w:val="00361412"/>
    <w:rsid w:val="003615AB"/>
    <w:rsid w:val="003615CA"/>
    <w:rsid w:val="0036176B"/>
    <w:rsid w:val="00361E58"/>
    <w:rsid w:val="00361EF0"/>
    <w:rsid w:val="00361F77"/>
    <w:rsid w:val="00362078"/>
    <w:rsid w:val="003621DB"/>
    <w:rsid w:val="003623ED"/>
    <w:rsid w:val="00362528"/>
    <w:rsid w:val="003626B6"/>
    <w:rsid w:val="0036276D"/>
    <w:rsid w:val="00362B33"/>
    <w:rsid w:val="00362BBB"/>
    <w:rsid w:val="00362CD9"/>
    <w:rsid w:val="00362EAF"/>
    <w:rsid w:val="003634C8"/>
    <w:rsid w:val="0036350C"/>
    <w:rsid w:val="00363613"/>
    <w:rsid w:val="0036368B"/>
    <w:rsid w:val="00363801"/>
    <w:rsid w:val="003639EB"/>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AB8"/>
    <w:rsid w:val="00364B13"/>
    <w:rsid w:val="00364C28"/>
    <w:rsid w:val="00364DC9"/>
    <w:rsid w:val="00364E44"/>
    <w:rsid w:val="00364EA7"/>
    <w:rsid w:val="00365120"/>
    <w:rsid w:val="003651F0"/>
    <w:rsid w:val="003654B5"/>
    <w:rsid w:val="0036552D"/>
    <w:rsid w:val="003656A7"/>
    <w:rsid w:val="0036585E"/>
    <w:rsid w:val="00365A46"/>
    <w:rsid w:val="00365B0F"/>
    <w:rsid w:val="00365C24"/>
    <w:rsid w:val="00365C3D"/>
    <w:rsid w:val="00365C85"/>
    <w:rsid w:val="00365CD8"/>
    <w:rsid w:val="00365E5A"/>
    <w:rsid w:val="00365F71"/>
    <w:rsid w:val="00366016"/>
    <w:rsid w:val="00366029"/>
    <w:rsid w:val="0036609E"/>
    <w:rsid w:val="0036612C"/>
    <w:rsid w:val="00366544"/>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AA4"/>
    <w:rsid w:val="00367B72"/>
    <w:rsid w:val="00367C93"/>
    <w:rsid w:val="00367E3D"/>
    <w:rsid w:val="00367F25"/>
    <w:rsid w:val="00367F82"/>
    <w:rsid w:val="00367FD8"/>
    <w:rsid w:val="0037003E"/>
    <w:rsid w:val="0037004E"/>
    <w:rsid w:val="00370078"/>
    <w:rsid w:val="0037009D"/>
    <w:rsid w:val="003705DE"/>
    <w:rsid w:val="00370606"/>
    <w:rsid w:val="0037069F"/>
    <w:rsid w:val="003706CF"/>
    <w:rsid w:val="0037081F"/>
    <w:rsid w:val="00370839"/>
    <w:rsid w:val="003708C3"/>
    <w:rsid w:val="003709B1"/>
    <w:rsid w:val="00370B63"/>
    <w:rsid w:val="00370C05"/>
    <w:rsid w:val="00370D60"/>
    <w:rsid w:val="00370FCC"/>
    <w:rsid w:val="003710DA"/>
    <w:rsid w:val="003711AF"/>
    <w:rsid w:val="00371441"/>
    <w:rsid w:val="00371455"/>
    <w:rsid w:val="003716AB"/>
    <w:rsid w:val="00371749"/>
    <w:rsid w:val="0037180D"/>
    <w:rsid w:val="00371950"/>
    <w:rsid w:val="00371A87"/>
    <w:rsid w:val="00371A90"/>
    <w:rsid w:val="00371BA1"/>
    <w:rsid w:val="00371D21"/>
    <w:rsid w:val="00371E07"/>
    <w:rsid w:val="00371E33"/>
    <w:rsid w:val="00371F1E"/>
    <w:rsid w:val="003721AE"/>
    <w:rsid w:val="00372630"/>
    <w:rsid w:val="00372ACD"/>
    <w:rsid w:val="00372B38"/>
    <w:rsid w:val="00372E8B"/>
    <w:rsid w:val="00372EB5"/>
    <w:rsid w:val="003731EE"/>
    <w:rsid w:val="0037336E"/>
    <w:rsid w:val="003735C6"/>
    <w:rsid w:val="003736DE"/>
    <w:rsid w:val="00373800"/>
    <w:rsid w:val="00373B6A"/>
    <w:rsid w:val="00373EE9"/>
    <w:rsid w:val="00374012"/>
    <w:rsid w:val="003742A9"/>
    <w:rsid w:val="003742B7"/>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C0E"/>
    <w:rsid w:val="00375D09"/>
    <w:rsid w:val="00375D77"/>
    <w:rsid w:val="00375DD6"/>
    <w:rsid w:val="00375EBF"/>
    <w:rsid w:val="00375FA9"/>
    <w:rsid w:val="003761EC"/>
    <w:rsid w:val="00376234"/>
    <w:rsid w:val="0037623F"/>
    <w:rsid w:val="003762DC"/>
    <w:rsid w:val="00376335"/>
    <w:rsid w:val="00376394"/>
    <w:rsid w:val="003763A3"/>
    <w:rsid w:val="003767F1"/>
    <w:rsid w:val="003768BA"/>
    <w:rsid w:val="00376A47"/>
    <w:rsid w:val="00376A84"/>
    <w:rsid w:val="00376BD3"/>
    <w:rsid w:val="00376EB3"/>
    <w:rsid w:val="00376FD5"/>
    <w:rsid w:val="00377239"/>
    <w:rsid w:val="00377283"/>
    <w:rsid w:val="00377309"/>
    <w:rsid w:val="0037739D"/>
    <w:rsid w:val="003774CA"/>
    <w:rsid w:val="0037751C"/>
    <w:rsid w:val="0037761D"/>
    <w:rsid w:val="003777EB"/>
    <w:rsid w:val="00377809"/>
    <w:rsid w:val="003778D7"/>
    <w:rsid w:val="003779A1"/>
    <w:rsid w:val="003779E9"/>
    <w:rsid w:val="00377A27"/>
    <w:rsid w:val="00377CBC"/>
    <w:rsid w:val="00377D20"/>
    <w:rsid w:val="00377D61"/>
    <w:rsid w:val="00377EA2"/>
    <w:rsid w:val="00377FBE"/>
    <w:rsid w:val="00380026"/>
    <w:rsid w:val="00380116"/>
    <w:rsid w:val="003801A5"/>
    <w:rsid w:val="003801B3"/>
    <w:rsid w:val="003801CA"/>
    <w:rsid w:val="00380292"/>
    <w:rsid w:val="003802ED"/>
    <w:rsid w:val="003804A5"/>
    <w:rsid w:val="003804D2"/>
    <w:rsid w:val="00380715"/>
    <w:rsid w:val="0038077F"/>
    <w:rsid w:val="00380845"/>
    <w:rsid w:val="00380909"/>
    <w:rsid w:val="00380993"/>
    <w:rsid w:val="003809C1"/>
    <w:rsid w:val="00380B66"/>
    <w:rsid w:val="00380B8D"/>
    <w:rsid w:val="00380BFC"/>
    <w:rsid w:val="00380F3F"/>
    <w:rsid w:val="00380F95"/>
    <w:rsid w:val="00381198"/>
    <w:rsid w:val="003811B7"/>
    <w:rsid w:val="003811E9"/>
    <w:rsid w:val="00381206"/>
    <w:rsid w:val="003812E2"/>
    <w:rsid w:val="00381556"/>
    <w:rsid w:val="003816DF"/>
    <w:rsid w:val="00381953"/>
    <w:rsid w:val="00381B5C"/>
    <w:rsid w:val="00381B8F"/>
    <w:rsid w:val="00381B96"/>
    <w:rsid w:val="00381F86"/>
    <w:rsid w:val="00382232"/>
    <w:rsid w:val="00382537"/>
    <w:rsid w:val="003825D1"/>
    <w:rsid w:val="00382694"/>
    <w:rsid w:val="00382997"/>
    <w:rsid w:val="003829C5"/>
    <w:rsid w:val="00382A78"/>
    <w:rsid w:val="00382A7D"/>
    <w:rsid w:val="00382C9D"/>
    <w:rsid w:val="00382F1A"/>
    <w:rsid w:val="00382F9A"/>
    <w:rsid w:val="00382FA3"/>
    <w:rsid w:val="003830FD"/>
    <w:rsid w:val="00383161"/>
    <w:rsid w:val="0038324B"/>
    <w:rsid w:val="00383282"/>
    <w:rsid w:val="003833DA"/>
    <w:rsid w:val="00383422"/>
    <w:rsid w:val="00383658"/>
    <w:rsid w:val="003839D3"/>
    <w:rsid w:val="00383AA6"/>
    <w:rsid w:val="00383B57"/>
    <w:rsid w:val="00383D62"/>
    <w:rsid w:val="00383DE6"/>
    <w:rsid w:val="0038412E"/>
    <w:rsid w:val="00384143"/>
    <w:rsid w:val="00384329"/>
    <w:rsid w:val="00384368"/>
    <w:rsid w:val="00384626"/>
    <w:rsid w:val="0038472A"/>
    <w:rsid w:val="003847CE"/>
    <w:rsid w:val="00384833"/>
    <w:rsid w:val="00384A16"/>
    <w:rsid w:val="00384A4D"/>
    <w:rsid w:val="00384AB7"/>
    <w:rsid w:val="00384BB5"/>
    <w:rsid w:val="00384CFD"/>
    <w:rsid w:val="00384D4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1EA"/>
    <w:rsid w:val="00386308"/>
    <w:rsid w:val="00386348"/>
    <w:rsid w:val="003864CA"/>
    <w:rsid w:val="003864DC"/>
    <w:rsid w:val="003865DA"/>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3"/>
    <w:rsid w:val="00391A2D"/>
    <w:rsid w:val="00391AD5"/>
    <w:rsid w:val="00391B0C"/>
    <w:rsid w:val="00391C62"/>
    <w:rsid w:val="00391D04"/>
    <w:rsid w:val="00391DA1"/>
    <w:rsid w:val="00391DC6"/>
    <w:rsid w:val="00391F00"/>
    <w:rsid w:val="00391F05"/>
    <w:rsid w:val="0039241F"/>
    <w:rsid w:val="0039245C"/>
    <w:rsid w:val="00392491"/>
    <w:rsid w:val="00392529"/>
    <w:rsid w:val="003927AC"/>
    <w:rsid w:val="00392813"/>
    <w:rsid w:val="0039295C"/>
    <w:rsid w:val="00392AF2"/>
    <w:rsid w:val="00392D55"/>
    <w:rsid w:val="00393238"/>
    <w:rsid w:val="00393382"/>
    <w:rsid w:val="00393459"/>
    <w:rsid w:val="00393484"/>
    <w:rsid w:val="00393489"/>
    <w:rsid w:val="003935B0"/>
    <w:rsid w:val="003935D9"/>
    <w:rsid w:val="0039364D"/>
    <w:rsid w:val="00393B5E"/>
    <w:rsid w:val="00393B64"/>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AC1"/>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97ED3"/>
    <w:rsid w:val="00397EFD"/>
    <w:rsid w:val="003A01BA"/>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17"/>
    <w:rsid w:val="003A1731"/>
    <w:rsid w:val="003A18EB"/>
    <w:rsid w:val="003A1A9A"/>
    <w:rsid w:val="003A1AF8"/>
    <w:rsid w:val="003A1B17"/>
    <w:rsid w:val="003A1B67"/>
    <w:rsid w:val="003A1BBC"/>
    <w:rsid w:val="003A1C6F"/>
    <w:rsid w:val="003A1D79"/>
    <w:rsid w:val="003A1DFD"/>
    <w:rsid w:val="003A2149"/>
    <w:rsid w:val="003A21EE"/>
    <w:rsid w:val="003A2914"/>
    <w:rsid w:val="003A296A"/>
    <w:rsid w:val="003A2AA3"/>
    <w:rsid w:val="003A2B39"/>
    <w:rsid w:val="003A2B87"/>
    <w:rsid w:val="003A2D29"/>
    <w:rsid w:val="003A3186"/>
    <w:rsid w:val="003A33FC"/>
    <w:rsid w:val="003A35B0"/>
    <w:rsid w:val="003A396B"/>
    <w:rsid w:val="003A3C77"/>
    <w:rsid w:val="003A3EC6"/>
    <w:rsid w:val="003A411B"/>
    <w:rsid w:val="003A4144"/>
    <w:rsid w:val="003A4165"/>
    <w:rsid w:val="003A4176"/>
    <w:rsid w:val="003A42F6"/>
    <w:rsid w:val="003A45A9"/>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8C9"/>
    <w:rsid w:val="003A597F"/>
    <w:rsid w:val="003A59E1"/>
    <w:rsid w:val="003A5A85"/>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4B"/>
    <w:rsid w:val="003A72D4"/>
    <w:rsid w:val="003A736B"/>
    <w:rsid w:val="003A7516"/>
    <w:rsid w:val="003A75BA"/>
    <w:rsid w:val="003A765A"/>
    <w:rsid w:val="003A765F"/>
    <w:rsid w:val="003A7733"/>
    <w:rsid w:val="003A779E"/>
    <w:rsid w:val="003A77E0"/>
    <w:rsid w:val="003A7859"/>
    <w:rsid w:val="003A78E5"/>
    <w:rsid w:val="003A78E6"/>
    <w:rsid w:val="003A7A4B"/>
    <w:rsid w:val="003A7CBD"/>
    <w:rsid w:val="003B00CA"/>
    <w:rsid w:val="003B01F3"/>
    <w:rsid w:val="003B030B"/>
    <w:rsid w:val="003B0432"/>
    <w:rsid w:val="003B045A"/>
    <w:rsid w:val="003B05D6"/>
    <w:rsid w:val="003B0821"/>
    <w:rsid w:val="003B0A06"/>
    <w:rsid w:val="003B0BB9"/>
    <w:rsid w:val="003B0BCA"/>
    <w:rsid w:val="003B0BE9"/>
    <w:rsid w:val="003B0C13"/>
    <w:rsid w:val="003B0F4B"/>
    <w:rsid w:val="003B100D"/>
    <w:rsid w:val="003B1088"/>
    <w:rsid w:val="003B10CF"/>
    <w:rsid w:val="003B1123"/>
    <w:rsid w:val="003B120A"/>
    <w:rsid w:val="003B147A"/>
    <w:rsid w:val="003B14C8"/>
    <w:rsid w:val="003B158C"/>
    <w:rsid w:val="003B186C"/>
    <w:rsid w:val="003B1D81"/>
    <w:rsid w:val="003B1ED6"/>
    <w:rsid w:val="003B1F84"/>
    <w:rsid w:val="003B1FAD"/>
    <w:rsid w:val="003B201E"/>
    <w:rsid w:val="003B24B5"/>
    <w:rsid w:val="003B260F"/>
    <w:rsid w:val="003B261A"/>
    <w:rsid w:val="003B2645"/>
    <w:rsid w:val="003B271F"/>
    <w:rsid w:val="003B28D8"/>
    <w:rsid w:val="003B298F"/>
    <w:rsid w:val="003B29E6"/>
    <w:rsid w:val="003B2ADB"/>
    <w:rsid w:val="003B2CB5"/>
    <w:rsid w:val="003B2DCD"/>
    <w:rsid w:val="003B2E9B"/>
    <w:rsid w:val="003B2F34"/>
    <w:rsid w:val="003B2F8D"/>
    <w:rsid w:val="003B305F"/>
    <w:rsid w:val="003B30FB"/>
    <w:rsid w:val="003B3103"/>
    <w:rsid w:val="003B332F"/>
    <w:rsid w:val="003B33FF"/>
    <w:rsid w:val="003B356C"/>
    <w:rsid w:val="003B3610"/>
    <w:rsid w:val="003B376C"/>
    <w:rsid w:val="003B390C"/>
    <w:rsid w:val="003B3AFF"/>
    <w:rsid w:val="003B3BD3"/>
    <w:rsid w:val="003B3C64"/>
    <w:rsid w:val="003B3EDB"/>
    <w:rsid w:val="003B3FC0"/>
    <w:rsid w:val="003B4025"/>
    <w:rsid w:val="003B40F8"/>
    <w:rsid w:val="003B4371"/>
    <w:rsid w:val="003B43B0"/>
    <w:rsid w:val="003B44A0"/>
    <w:rsid w:val="003B454C"/>
    <w:rsid w:val="003B465E"/>
    <w:rsid w:val="003B4810"/>
    <w:rsid w:val="003B481A"/>
    <w:rsid w:val="003B48FE"/>
    <w:rsid w:val="003B4923"/>
    <w:rsid w:val="003B4A8C"/>
    <w:rsid w:val="003B4C33"/>
    <w:rsid w:val="003B4CD6"/>
    <w:rsid w:val="003B4FAA"/>
    <w:rsid w:val="003B5180"/>
    <w:rsid w:val="003B51F8"/>
    <w:rsid w:val="003B53BF"/>
    <w:rsid w:val="003B53D9"/>
    <w:rsid w:val="003B5424"/>
    <w:rsid w:val="003B547A"/>
    <w:rsid w:val="003B54F7"/>
    <w:rsid w:val="003B5945"/>
    <w:rsid w:val="003B5BC3"/>
    <w:rsid w:val="003B5CA1"/>
    <w:rsid w:val="003B5DFC"/>
    <w:rsid w:val="003B5EBA"/>
    <w:rsid w:val="003B5EDA"/>
    <w:rsid w:val="003B5FF1"/>
    <w:rsid w:val="003B6198"/>
    <w:rsid w:val="003B61EC"/>
    <w:rsid w:val="003B62A9"/>
    <w:rsid w:val="003B62F7"/>
    <w:rsid w:val="003B6348"/>
    <w:rsid w:val="003B63BF"/>
    <w:rsid w:val="003B64B6"/>
    <w:rsid w:val="003B661B"/>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28"/>
    <w:rsid w:val="003B7AD6"/>
    <w:rsid w:val="003B7B59"/>
    <w:rsid w:val="003B7C5D"/>
    <w:rsid w:val="003B7C72"/>
    <w:rsid w:val="003B7E12"/>
    <w:rsid w:val="003B7FB0"/>
    <w:rsid w:val="003C00B5"/>
    <w:rsid w:val="003C0134"/>
    <w:rsid w:val="003C023D"/>
    <w:rsid w:val="003C027A"/>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21AC"/>
    <w:rsid w:val="003C23B7"/>
    <w:rsid w:val="003C23D5"/>
    <w:rsid w:val="003C240E"/>
    <w:rsid w:val="003C24C5"/>
    <w:rsid w:val="003C2613"/>
    <w:rsid w:val="003C29F6"/>
    <w:rsid w:val="003C2E36"/>
    <w:rsid w:val="003C2E37"/>
    <w:rsid w:val="003C2E72"/>
    <w:rsid w:val="003C2F61"/>
    <w:rsid w:val="003C2FAA"/>
    <w:rsid w:val="003C2FC8"/>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834"/>
    <w:rsid w:val="003C4956"/>
    <w:rsid w:val="003C49E3"/>
    <w:rsid w:val="003C4A0A"/>
    <w:rsid w:val="003C4B0C"/>
    <w:rsid w:val="003C4F97"/>
    <w:rsid w:val="003C502B"/>
    <w:rsid w:val="003C54A7"/>
    <w:rsid w:val="003C54D8"/>
    <w:rsid w:val="003C5573"/>
    <w:rsid w:val="003C5604"/>
    <w:rsid w:val="003C59B1"/>
    <w:rsid w:val="003C59B3"/>
    <w:rsid w:val="003C59FA"/>
    <w:rsid w:val="003C5A8A"/>
    <w:rsid w:val="003C5BAC"/>
    <w:rsid w:val="003C5C1C"/>
    <w:rsid w:val="003C5C41"/>
    <w:rsid w:val="003C5D16"/>
    <w:rsid w:val="003C6079"/>
    <w:rsid w:val="003C609E"/>
    <w:rsid w:val="003C618F"/>
    <w:rsid w:val="003C6360"/>
    <w:rsid w:val="003C6569"/>
    <w:rsid w:val="003C65B0"/>
    <w:rsid w:val="003C65E9"/>
    <w:rsid w:val="003C669D"/>
    <w:rsid w:val="003C6794"/>
    <w:rsid w:val="003C679D"/>
    <w:rsid w:val="003C6860"/>
    <w:rsid w:val="003C6877"/>
    <w:rsid w:val="003C68D5"/>
    <w:rsid w:val="003C69C0"/>
    <w:rsid w:val="003C6A22"/>
    <w:rsid w:val="003C6A23"/>
    <w:rsid w:val="003C6B1D"/>
    <w:rsid w:val="003C6C24"/>
    <w:rsid w:val="003C6DE5"/>
    <w:rsid w:val="003C6E29"/>
    <w:rsid w:val="003C6F86"/>
    <w:rsid w:val="003C7062"/>
    <w:rsid w:val="003C71ED"/>
    <w:rsid w:val="003C722B"/>
    <w:rsid w:val="003C725B"/>
    <w:rsid w:val="003C72E3"/>
    <w:rsid w:val="003C7424"/>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0F75"/>
    <w:rsid w:val="003D1043"/>
    <w:rsid w:val="003D1138"/>
    <w:rsid w:val="003D1254"/>
    <w:rsid w:val="003D132A"/>
    <w:rsid w:val="003D1412"/>
    <w:rsid w:val="003D1475"/>
    <w:rsid w:val="003D14AF"/>
    <w:rsid w:val="003D1517"/>
    <w:rsid w:val="003D1520"/>
    <w:rsid w:val="003D18B7"/>
    <w:rsid w:val="003D18C2"/>
    <w:rsid w:val="003D19B9"/>
    <w:rsid w:val="003D1B87"/>
    <w:rsid w:val="003D1B9B"/>
    <w:rsid w:val="003D1C7D"/>
    <w:rsid w:val="003D1CBA"/>
    <w:rsid w:val="003D1D10"/>
    <w:rsid w:val="003D1D50"/>
    <w:rsid w:val="003D1FEA"/>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2FB1"/>
    <w:rsid w:val="003D3465"/>
    <w:rsid w:val="003D37F5"/>
    <w:rsid w:val="003D3ADE"/>
    <w:rsid w:val="003D3AE8"/>
    <w:rsid w:val="003D3BFE"/>
    <w:rsid w:val="003D3FBA"/>
    <w:rsid w:val="003D402B"/>
    <w:rsid w:val="003D4086"/>
    <w:rsid w:val="003D40A3"/>
    <w:rsid w:val="003D4160"/>
    <w:rsid w:val="003D430E"/>
    <w:rsid w:val="003D43EE"/>
    <w:rsid w:val="003D4401"/>
    <w:rsid w:val="003D447E"/>
    <w:rsid w:val="003D4651"/>
    <w:rsid w:val="003D46B6"/>
    <w:rsid w:val="003D49FF"/>
    <w:rsid w:val="003D4A03"/>
    <w:rsid w:val="003D4CA4"/>
    <w:rsid w:val="003D4CC1"/>
    <w:rsid w:val="003D4D4F"/>
    <w:rsid w:val="003D4F81"/>
    <w:rsid w:val="003D4FD4"/>
    <w:rsid w:val="003D4FDA"/>
    <w:rsid w:val="003D4FEA"/>
    <w:rsid w:val="003D50CC"/>
    <w:rsid w:val="003D543F"/>
    <w:rsid w:val="003D5487"/>
    <w:rsid w:val="003D54B0"/>
    <w:rsid w:val="003D5629"/>
    <w:rsid w:val="003D5769"/>
    <w:rsid w:val="003D5941"/>
    <w:rsid w:val="003D59A3"/>
    <w:rsid w:val="003D5DE9"/>
    <w:rsid w:val="003D5FB9"/>
    <w:rsid w:val="003D640A"/>
    <w:rsid w:val="003D6466"/>
    <w:rsid w:val="003D657A"/>
    <w:rsid w:val="003D66EF"/>
    <w:rsid w:val="003D67AB"/>
    <w:rsid w:val="003D6993"/>
    <w:rsid w:val="003D6E9F"/>
    <w:rsid w:val="003D6EE8"/>
    <w:rsid w:val="003D705A"/>
    <w:rsid w:val="003D7143"/>
    <w:rsid w:val="003D738E"/>
    <w:rsid w:val="003D764A"/>
    <w:rsid w:val="003D764F"/>
    <w:rsid w:val="003D76D6"/>
    <w:rsid w:val="003D76EF"/>
    <w:rsid w:val="003D77C7"/>
    <w:rsid w:val="003D77DA"/>
    <w:rsid w:val="003D7ADB"/>
    <w:rsid w:val="003D7B03"/>
    <w:rsid w:val="003D7B8C"/>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21F1"/>
    <w:rsid w:val="003E22CB"/>
    <w:rsid w:val="003E22E8"/>
    <w:rsid w:val="003E27EC"/>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349"/>
    <w:rsid w:val="003E55FD"/>
    <w:rsid w:val="003E5709"/>
    <w:rsid w:val="003E5B4B"/>
    <w:rsid w:val="003E5DC2"/>
    <w:rsid w:val="003E5E3D"/>
    <w:rsid w:val="003E60B5"/>
    <w:rsid w:val="003E6410"/>
    <w:rsid w:val="003E64A9"/>
    <w:rsid w:val="003E64C6"/>
    <w:rsid w:val="003E6554"/>
    <w:rsid w:val="003E6571"/>
    <w:rsid w:val="003E6608"/>
    <w:rsid w:val="003E68EA"/>
    <w:rsid w:val="003E6972"/>
    <w:rsid w:val="003E6AC0"/>
    <w:rsid w:val="003E6B7D"/>
    <w:rsid w:val="003E7117"/>
    <w:rsid w:val="003E71D4"/>
    <w:rsid w:val="003E738A"/>
    <w:rsid w:val="003E753D"/>
    <w:rsid w:val="003E7598"/>
    <w:rsid w:val="003E75F3"/>
    <w:rsid w:val="003E7670"/>
    <w:rsid w:val="003E7905"/>
    <w:rsid w:val="003E7AF6"/>
    <w:rsid w:val="003E7B29"/>
    <w:rsid w:val="003E7B40"/>
    <w:rsid w:val="003E7EE1"/>
    <w:rsid w:val="003E7FC9"/>
    <w:rsid w:val="003F0336"/>
    <w:rsid w:val="003F033E"/>
    <w:rsid w:val="003F0428"/>
    <w:rsid w:val="003F0619"/>
    <w:rsid w:val="003F098E"/>
    <w:rsid w:val="003F0CE6"/>
    <w:rsid w:val="003F0F01"/>
    <w:rsid w:val="003F13A9"/>
    <w:rsid w:val="003F14C1"/>
    <w:rsid w:val="003F1585"/>
    <w:rsid w:val="003F162A"/>
    <w:rsid w:val="003F16AA"/>
    <w:rsid w:val="003F17DC"/>
    <w:rsid w:val="003F1A75"/>
    <w:rsid w:val="003F1BFF"/>
    <w:rsid w:val="003F1D5D"/>
    <w:rsid w:val="003F1DA2"/>
    <w:rsid w:val="003F1E70"/>
    <w:rsid w:val="003F22DE"/>
    <w:rsid w:val="003F24D1"/>
    <w:rsid w:val="003F26B1"/>
    <w:rsid w:val="003F273D"/>
    <w:rsid w:val="003F2B42"/>
    <w:rsid w:val="003F2B7B"/>
    <w:rsid w:val="003F2C19"/>
    <w:rsid w:val="003F2FE8"/>
    <w:rsid w:val="003F30E9"/>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04"/>
    <w:rsid w:val="003F4F2B"/>
    <w:rsid w:val="003F4F61"/>
    <w:rsid w:val="003F50DB"/>
    <w:rsid w:val="003F5194"/>
    <w:rsid w:val="003F5428"/>
    <w:rsid w:val="003F551F"/>
    <w:rsid w:val="003F5531"/>
    <w:rsid w:val="003F5547"/>
    <w:rsid w:val="003F55FC"/>
    <w:rsid w:val="003F56DA"/>
    <w:rsid w:val="003F5783"/>
    <w:rsid w:val="003F5789"/>
    <w:rsid w:val="003F597E"/>
    <w:rsid w:val="003F5A57"/>
    <w:rsid w:val="003F5BBE"/>
    <w:rsid w:val="003F5C14"/>
    <w:rsid w:val="003F5C40"/>
    <w:rsid w:val="003F5D54"/>
    <w:rsid w:val="003F5D5D"/>
    <w:rsid w:val="003F5D72"/>
    <w:rsid w:val="003F5DD1"/>
    <w:rsid w:val="003F5F92"/>
    <w:rsid w:val="003F6184"/>
    <w:rsid w:val="003F6204"/>
    <w:rsid w:val="003F6250"/>
    <w:rsid w:val="003F6360"/>
    <w:rsid w:val="003F64F9"/>
    <w:rsid w:val="003F6591"/>
    <w:rsid w:val="003F65B3"/>
    <w:rsid w:val="003F6908"/>
    <w:rsid w:val="003F69C0"/>
    <w:rsid w:val="003F6A39"/>
    <w:rsid w:val="003F6ADE"/>
    <w:rsid w:val="003F6B2C"/>
    <w:rsid w:val="003F6CFE"/>
    <w:rsid w:val="003F6DD6"/>
    <w:rsid w:val="003F6E12"/>
    <w:rsid w:val="003F6E60"/>
    <w:rsid w:val="003F6ED4"/>
    <w:rsid w:val="003F6F8B"/>
    <w:rsid w:val="003F735D"/>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5B2"/>
    <w:rsid w:val="0040069C"/>
    <w:rsid w:val="004007C2"/>
    <w:rsid w:val="0040095E"/>
    <w:rsid w:val="00400A9F"/>
    <w:rsid w:val="00400CFB"/>
    <w:rsid w:val="00400D05"/>
    <w:rsid w:val="00400D18"/>
    <w:rsid w:val="00400D69"/>
    <w:rsid w:val="00400EAE"/>
    <w:rsid w:val="00400F31"/>
    <w:rsid w:val="004011A9"/>
    <w:rsid w:val="004012EA"/>
    <w:rsid w:val="004014DF"/>
    <w:rsid w:val="004015A0"/>
    <w:rsid w:val="0040174A"/>
    <w:rsid w:val="00401A6D"/>
    <w:rsid w:val="00401AD9"/>
    <w:rsid w:val="00401C3B"/>
    <w:rsid w:val="00401D92"/>
    <w:rsid w:val="0040206F"/>
    <w:rsid w:val="004022F5"/>
    <w:rsid w:val="004023BA"/>
    <w:rsid w:val="00402440"/>
    <w:rsid w:val="004024AE"/>
    <w:rsid w:val="00402664"/>
    <w:rsid w:val="004026C2"/>
    <w:rsid w:val="00402815"/>
    <w:rsid w:val="00402936"/>
    <w:rsid w:val="00402A45"/>
    <w:rsid w:val="00402AF1"/>
    <w:rsid w:val="00402C16"/>
    <w:rsid w:val="00402DB0"/>
    <w:rsid w:val="00402E33"/>
    <w:rsid w:val="00402F12"/>
    <w:rsid w:val="00402F23"/>
    <w:rsid w:val="004030A1"/>
    <w:rsid w:val="0040325F"/>
    <w:rsid w:val="00403273"/>
    <w:rsid w:val="004034BD"/>
    <w:rsid w:val="00403713"/>
    <w:rsid w:val="0040375C"/>
    <w:rsid w:val="00403BB2"/>
    <w:rsid w:val="00403BF7"/>
    <w:rsid w:val="00403C6A"/>
    <w:rsid w:val="00403CA8"/>
    <w:rsid w:val="00403D77"/>
    <w:rsid w:val="00403F28"/>
    <w:rsid w:val="00404056"/>
    <w:rsid w:val="0040411A"/>
    <w:rsid w:val="00404160"/>
    <w:rsid w:val="004041E3"/>
    <w:rsid w:val="0040430B"/>
    <w:rsid w:val="0040451C"/>
    <w:rsid w:val="00404867"/>
    <w:rsid w:val="00404869"/>
    <w:rsid w:val="00404A77"/>
    <w:rsid w:val="00404C06"/>
    <w:rsid w:val="00404CCE"/>
    <w:rsid w:val="00404CD4"/>
    <w:rsid w:val="004050AD"/>
    <w:rsid w:val="00405271"/>
    <w:rsid w:val="004055BE"/>
    <w:rsid w:val="004055C2"/>
    <w:rsid w:val="004056A4"/>
    <w:rsid w:val="004057D1"/>
    <w:rsid w:val="004057FB"/>
    <w:rsid w:val="0040590D"/>
    <w:rsid w:val="00405983"/>
    <w:rsid w:val="00405BEA"/>
    <w:rsid w:val="00405BF0"/>
    <w:rsid w:val="00405C41"/>
    <w:rsid w:val="00405E0E"/>
    <w:rsid w:val="004061CB"/>
    <w:rsid w:val="00406500"/>
    <w:rsid w:val="0040655F"/>
    <w:rsid w:val="00406717"/>
    <w:rsid w:val="00406B4D"/>
    <w:rsid w:val="00406BB0"/>
    <w:rsid w:val="00406E90"/>
    <w:rsid w:val="00406EFB"/>
    <w:rsid w:val="00407085"/>
    <w:rsid w:val="00407154"/>
    <w:rsid w:val="004072D9"/>
    <w:rsid w:val="004073D7"/>
    <w:rsid w:val="004074C0"/>
    <w:rsid w:val="00407771"/>
    <w:rsid w:val="004077F8"/>
    <w:rsid w:val="004078AF"/>
    <w:rsid w:val="00407900"/>
    <w:rsid w:val="00407A83"/>
    <w:rsid w:val="00407AD9"/>
    <w:rsid w:val="00407C3B"/>
    <w:rsid w:val="00407E09"/>
    <w:rsid w:val="00410021"/>
    <w:rsid w:val="004100D7"/>
    <w:rsid w:val="00410260"/>
    <w:rsid w:val="004102AD"/>
    <w:rsid w:val="00410301"/>
    <w:rsid w:val="004103E6"/>
    <w:rsid w:val="00410439"/>
    <w:rsid w:val="004106B0"/>
    <w:rsid w:val="004108F7"/>
    <w:rsid w:val="00410D51"/>
    <w:rsid w:val="00410DDB"/>
    <w:rsid w:val="00410DE4"/>
    <w:rsid w:val="00410DF4"/>
    <w:rsid w:val="00411204"/>
    <w:rsid w:val="004112EE"/>
    <w:rsid w:val="00411464"/>
    <w:rsid w:val="004114FD"/>
    <w:rsid w:val="004115BA"/>
    <w:rsid w:val="004116BE"/>
    <w:rsid w:val="004116C3"/>
    <w:rsid w:val="004116DD"/>
    <w:rsid w:val="004116E3"/>
    <w:rsid w:val="00411734"/>
    <w:rsid w:val="004118BB"/>
    <w:rsid w:val="00411990"/>
    <w:rsid w:val="00411A88"/>
    <w:rsid w:val="00411B5A"/>
    <w:rsid w:val="00411C63"/>
    <w:rsid w:val="00411D83"/>
    <w:rsid w:val="00411FD9"/>
    <w:rsid w:val="004122B5"/>
    <w:rsid w:val="004122DD"/>
    <w:rsid w:val="00412357"/>
    <w:rsid w:val="004126F8"/>
    <w:rsid w:val="00412AA8"/>
    <w:rsid w:val="00412AD8"/>
    <w:rsid w:val="00412B7B"/>
    <w:rsid w:val="00412D74"/>
    <w:rsid w:val="0041318F"/>
    <w:rsid w:val="004131C9"/>
    <w:rsid w:val="00413242"/>
    <w:rsid w:val="00413245"/>
    <w:rsid w:val="004133FE"/>
    <w:rsid w:val="00413403"/>
    <w:rsid w:val="00413411"/>
    <w:rsid w:val="00413423"/>
    <w:rsid w:val="0041368A"/>
    <w:rsid w:val="004138A2"/>
    <w:rsid w:val="00413A42"/>
    <w:rsid w:val="00413D59"/>
    <w:rsid w:val="00413F24"/>
    <w:rsid w:val="00413F89"/>
    <w:rsid w:val="004142DE"/>
    <w:rsid w:val="0041443C"/>
    <w:rsid w:val="0041444F"/>
    <w:rsid w:val="004144B7"/>
    <w:rsid w:val="0041477E"/>
    <w:rsid w:val="0041488F"/>
    <w:rsid w:val="004148B1"/>
    <w:rsid w:val="0041495F"/>
    <w:rsid w:val="004149EB"/>
    <w:rsid w:val="00414A37"/>
    <w:rsid w:val="00414A4B"/>
    <w:rsid w:val="00414A58"/>
    <w:rsid w:val="00414C96"/>
    <w:rsid w:val="00414DA8"/>
    <w:rsid w:val="00414DAA"/>
    <w:rsid w:val="00415234"/>
    <w:rsid w:val="004152D4"/>
    <w:rsid w:val="0041542B"/>
    <w:rsid w:val="004154A7"/>
    <w:rsid w:val="004154D2"/>
    <w:rsid w:val="004154F7"/>
    <w:rsid w:val="00415703"/>
    <w:rsid w:val="004157C0"/>
    <w:rsid w:val="0041587D"/>
    <w:rsid w:val="00415C65"/>
    <w:rsid w:val="00415C8C"/>
    <w:rsid w:val="00415D22"/>
    <w:rsid w:val="00415FD3"/>
    <w:rsid w:val="0041606D"/>
    <w:rsid w:val="0041611B"/>
    <w:rsid w:val="004163D1"/>
    <w:rsid w:val="00416525"/>
    <w:rsid w:val="00416A1D"/>
    <w:rsid w:val="00416AEB"/>
    <w:rsid w:val="00416B2D"/>
    <w:rsid w:val="00416D44"/>
    <w:rsid w:val="00417197"/>
    <w:rsid w:val="004171DF"/>
    <w:rsid w:val="004172BC"/>
    <w:rsid w:val="004172E0"/>
    <w:rsid w:val="00417459"/>
    <w:rsid w:val="004174A3"/>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1F0F"/>
    <w:rsid w:val="00421F4E"/>
    <w:rsid w:val="00422053"/>
    <w:rsid w:val="0042211E"/>
    <w:rsid w:val="004224CA"/>
    <w:rsid w:val="00422561"/>
    <w:rsid w:val="004226C3"/>
    <w:rsid w:val="00422848"/>
    <w:rsid w:val="004228BA"/>
    <w:rsid w:val="0042299F"/>
    <w:rsid w:val="004229F8"/>
    <w:rsid w:val="00422E8E"/>
    <w:rsid w:val="00422EDD"/>
    <w:rsid w:val="00422F6C"/>
    <w:rsid w:val="00423005"/>
    <w:rsid w:val="00423068"/>
    <w:rsid w:val="00423082"/>
    <w:rsid w:val="004232C3"/>
    <w:rsid w:val="00423360"/>
    <w:rsid w:val="0042357C"/>
    <w:rsid w:val="00423606"/>
    <w:rsid w:val="004236FB"/>
    <w:rsid w:val="004237EE"/>
    <w:rsid w:val="00423A19"/>
    <w:rsid w:val="00423B10"/>
    <w:rsid w:val="00423C1B"/>
    <w:rsid w:val="00423D1F"/>
    <w:rsid w:val="00423DEA"/>
    <w:rsid w:val="00423E19"/>
    <w:rsid w:val="00423E42"/>
    <w:rsid w:val="0042404E"/>
    <w:rsid w:val="0042412C"/>
    <w:rsid w:val="004241C5"/>
    <w:rsid w:val="004244DF"/>
    <w:rsid w:val="00424724"/>
    <w:rsid w:val="0042483D"/>
    <w:rsid w:val="00424998"/>
    <w:rsid w:val="00424AFF"/>
    <w:rsid w:val="00424E18"/>
    <w:rsid w:val="00424ED7"/>
    <w:rsid w:val="00424FA7"/>
    <w:rsid w:val="00425172"/>
    <w:rsid w:val="004252F8"/>
    <w:rsid w:val="00425611"/>
    <w:rsid w:val="00425930"/>
    <w:rsid w:val="0042594C"/>
    <w:rsid w:val="00425ABE"/>
    <w:rsid w:val="00425AFD"/>
    <w:rsid w:val="00425CC0"/>
    <w:rsid w:val="00425D29"/>
    <w:rsid w:val="00425D2C"/>
    <w:rsid w:val="0042604E"/>
    <w:rsid w:val="00426121"/>
    <w:rsid w:val="0042634A"/>
    <w:rsid w:val="00426405"/>
    <w:rsid w:val="00426824"/>
    <w:rsid w:val="00426A3A"/>
    <w:rsid w:val="00426A87"/>
    <w:rsid w:val="00426B68"/>
    <w:rsid w:val="00426B80"/>
    <w:rsid w:val="00426C5C"/>
    <w:rsid w:val="00426CFD"/>
    <w:rsid w:val="00426E36"/>
    <w:rsid w:val="00426F7A"/>
    <w:rsid w:val="00427007"/>
    <w:rsid w:val="0042735A"/>
    <w:rsid w:val="004274E5"/>
    <w:rsid w:val="004274F3"/>
    <w:rsid w:val="00427605"/>
    <w:rsid w:val="00427648"/>
    <w:rsid w:val="0042767C"/>
    <w:rsid w:val="00427835"/>
    <w:rsid w:val="00427957"/>
    <w:rsid w:val="00427BFD"/>
    <w:rsid w:val="0043007F"/>
    <w:rsid w:val="0043022F"/>
    <w:rsid w:val="00430277"/>
    <w:rsid w:val="004302DE"/>
    <w:rsid w:val="004302E4"/>
    <w:rsid w:val="00430524"/>
    <w:rsid w:val="0043073D"/>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BB4"/>
    <w:rsid w:val="00431C21"/>
    <w:rsid w:val="00431D0E"/>
    <w:rsid w:val="00432037"/>
    <w:rsid w:val="00432110"/>
    <w:rsid w:val="00432163"/>
    <w:rsid w:val="004322AC"/>
    <w:rsid w:val="004323B4"/>
    <w:rsid w:val="00432495"/>
    <w:rsid w:val="00432634"/>
    <w:rsid w:val="004328EE"/>
    <w:rsid w:val="0043298B"/>
    <w:rsid w:val="00432B8E"/>
    <w:rsid w:val="00432BAD"/>
    <w:rsid w:val="00432C76"/>
    <w:rsid w:val="00432DCB"/>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2BF"/>
    <w:rsid w:val="00434406"/>
    <w:rsid w:val="00434590"/>
    <w:rsid w:val="004346F6"/>
    <w:rsid w:val="0043475B"/>
    <w:rsid w:val="00434C09"/>
    <w:rsid w:val="00434E65"/>
    <w:rsid w:val="004351FD"/>
    <w:rsid w:val="004357CA"/>
    <w:rsid w:val="00435C73"/>
    <w:rsid w:val="00435CDB"/>
    <w:rsid w:val="00435CDD"/>
    <w:rsid w:val="00435CF8"/>
    <w:rsid w:val="00435F28"/>
    <w:rsid w:val="00435FF9"/>
    <w:rsid w:val="004360D8"/>
    <w:rsid w:val="00436190"/>
    <w:rsid w:val="00436228"/>
    <w:rsid w:val="00436354"/>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0C"/>
    <w:rsid w:val="004375F0"/>
    <w:rsid w:val="0043762F"/>
    <w:rsid w:val="00437A61"/>
    <w:rsid w:val="00437AE5"/>
    <w:rsid w:val="00437E03"/>
    <w:rsid w:val="00440149"/>
    <w:rsid w:val="00440152"/>
    <w:rsid w:val="0044018B"/>
    <w:rsid w:val="004401B2"/>
    <w:rsid w:val="0044036D"/>
    <w:rsid w:val="0044036E"/>
    <w:rsid w:val="00440756"/>
    <w:rsid w:val="00440816"/>
    <w:rsid w:val="00440941"/>
    <w:rsid w:val="00440A83"/>
    <w:rsid w:val="00440AF7"/>
    <w:rsid w:val="00440C21"/>
    <w:rsid w:val="00440DE8"/>
    <w:rsid w:val="00440EB3"/>
    <w:rsid w:val="00440FA0"/>
    <w:rsid w:val="00440FED"/>
    <w:rsid w:val="004411ED"/>
    <w:rsid w:val="004413DA"/>
    <w:rsid w:val="00441562"/>
    <w:rsid w:val="004415F3"/>
    <w:rsid w:val="0044175D"/>
    <w:rsid w:val="00441A21"/>
    <w:rsid w:val="00441A6C"/>
    <w:rsid w:val="00441B92"/>
    <w:rsid w:val="00441F9C"/>
    <w:rsid w:val="004420F8"/>
    <w:rsid w:val="004421BE"/>
    <w:rsid w:val="0044226F"/>
    <w:rsid w:val="004422E0"/>
    <w:rsid w:val="004425FE"/>
    <w:rsid w:val="004427DA"/>
    <w:rsid w:val="004427E2"/>
    <w:rsid w:val="004428A5"/>
    <w:rsid w:val="00442AA7"/>
    <w:rsid w:val="00442DE7"/>
    <w:rsid w:val="00442E73"/>
    <w:rsid w:val="0044358E"/>
    <w:rsid w:val="00443985"/>
    <w:rsid w:val="00443A23"/>
    <w:rsid w:val="00443A9F"/>
    <w:rsid w:val="00443AC8"/>
    <w:rsid w:val="00443AD5"/>
    <w:rsid w:val="00443B02"/>
    <w:rsid w:val="00443C55"/>
    <w:rsid w:val="00443CDB"/>
    <w:rsid w:val="00443DFB"/>
    <w:rsid w:val="00443E0F"/>
    <w:rsid w:val="00443E39"/>
    <w:rsid w:val="00443E54"/>
    <w:rsid w:val="00444306"/>
    <w:rsid w:val="00444337"/>
    <w:rsid w:val="00444344"/>
    <w:rsid w:val="004443F8"/>
    <w:rsid w:val="0044461C"/>
    <w:rsid w:val="0044474B"/>
    <w:rsid w:val="00444769"/>
    <w:rsid w:val="00444889"/>
    <w:rsid w:val="004448A0"/>
    <w:rsid w:val="00444939"/>
    <w:rsid w:val="00444A5A"/>
    <w:rsid w:val="00444C53"/>
    <w:rsid w:val="00444FAC"/>
    <w:rsid w:val="004450DE"/>
    <w:rsid w:val="0044518E"/>
    <w:rsid w:val="004451CF"/>
    <w:rsid w:val="004453C7"/>
    <w:rsid w:val="004454EF"/>
    <w:rsid w:val="00445598"/>
    <w:rsid w:val="004458F0"/>
    <w:rsid w:val="00445A09"/>
    <w:rsid w:val="00445AF5"/>
    <w:rsid w:val="00445C06"/>
    <w:rsid w:val="00445FF7"/>
    <w:rsid w:val="004460D4"/>
    <w:rsid w:val="00446216"/>
    <w:rsid w:val="00446254"/>
    <w:rsid w:val="004464FC"/>
    <w:rsid w:val="00446613"/>
    <w:rsid w:val="0044669F"/>
    <w:rsid w:val="0044671A"/>
    <w:rsid w:val="00446721"/>
    <w:rsid w:val="00446722"/>
    <w:rsid w:val="0044690C"/>
    <w:rsid w:val="00446BE1"/>
    <w:rsid w:val="00446DFA"/>
    <w:rsid w:val="00446DFC"/>
    <w:rsid w:val="00447096"/>
    <w:rsid w:val="004471BD"/>
    <w:rsid w:val="004472D6"/>
    <w:rsid w:val="004473E6"/>
    <w:rsid w:val="00447741"/>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3F8"/>
    <w:rsid w:val="004514D1"/>
    <w:rsid w:val="00451612"/>
    <w:rsid w:val="00451630"/>
    <w:rsid w:val="0045165B"/>
    <w:rsid w:val="004516FB"/>
    <w:rsid w:val="00451753"/>
    <w:rsid w:val="0045177D"/>
    <w:rsid w:val="004518AD"/>
    <w:rsid w:val="00451BAE"/>
    <w:rsid w:val="00451C52"/>
    <w:rsid w:val="00451C57"/>
    <w:rsid w:val="00451DA6"/>
    <w:rsid w:val="00452538"/>
    <w:rsid w:val="004528F7"/>
    <w:rsid w:val="00452958"/>
    <w:rsid w:val="00452AD8"/>
    <w:rsid w:val="00452B85"/>
    <w:rsid w:val="00452CA7"/>
    <w:rsid w:val="00452DCB"/>
    <w:rsid w:val="00452FF3"/>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B97"/>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39"/>
    <w:rsid w:val="004577ED"/>
    <w:rsid w:val="00457894"/>
    <w:rsid w:val="00457A7A"/>
    <w:rsid w:val="00457AFC"/>
    <w:rsid w:val="00457EE3"/>
    <w:rsid w:val="004600FF"/>
    <w:rsid w:val="0046013F"/>
    <w:rsid w:val="0046028E"/>
    <w:rsid w:val="0046047A"/>
    <w:rsid w:val="0046083F"/>
    <w:rsid w:val="00460A27"/>
    <w:rsid w:val="00460D52"/>
    <w:rsid w:val="00461113"/>
    <w:rsid w:val="00461133"/>
    <w:rsid w:val="004611A9"/>
    <w:rsid w:val="00461210"/>
    <w:rsid w:val="00461700"/>
    <w:rsid w:val="004617BF"/>
    <w:rsid w:val="00461AAC"/>
    <w:rsid w:val="00461ABA"/>
    <w:rsid w:val="00461AE8"/>
    <w:rsid w:val="00461BC5"/>
    <w:rsid w:val="00461D2D"/>
    <w:rsid w:val="0046209D"/>
    <w:rsid w:val="00462490"/>
    <w:rsid w:val="00462566"/>
    <w:rsid w:val="004625B8"/>
    <w:rsid w:val="00462844"/>
    <w:rsid w:val="00462AC9"/>
    <w:rsid w:val="00462E2D"/>
    <w:rsid w:val="00462E90"/>
    <w:rsid w:val="00463134"/>
    <w:rsid w:val="0046357B"/>
    <w:rsid w:val="0046364B"/>
    <w:rsid w:val="0046367A"/>
    <w:rsid w:val="00463704"/>
    <w:rsid w:val="004637B1"/>
    <w:rsid w:val="004637BA"/>
    <w:rsid w:val="00463BE9"/>
    <w:rsid w:val="00463DC3"/>
    <w:rsid w:val="00463DFC"/>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CF"/>
    <w:rsid w:val="004660D8"/>
    <w:rsid w:val="004660DF"/>
    <w:rsid w:val="00466A0F"/>
    <w:rsid w:val="00466AB2"/>
    <w:rsid w:val="00466AD3"/>
    <w:rsid w:val="00466D39"/>
    <w:rsid w:val="0046732B"/>
    <w:rsid w:val="00467518"/>
    <w:rsid w:val="00467673"/>
    <w:rsid w:val="004676FB"/>
    <w:rsid w:val="004678D7"/>
    <w:rsid w:val="0046795B"/>
    <w:rsid w:val="004679D4"/>
    <w:rsid w:val="00467BD3"/>
    <w:rsid w:val="00467C1C"/>
    <w:rsid w:val="00467C47"/>
    <w:rsid w:val="00467C77"/>
    <w:rsid w:val="00467D24"/>
    <w:rsid w:val="00467F49"/>
    <w:rsid w:val="00467F70"/>
    <w:rsid w:val="004700F9"/>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1A13"/>
    <w:rsid w:val="0047208A"/>
    <w:rsid w:val="0047217D"/>
    <w:rsid w:val="004721C5"/>
    <w:rsid w:val="004722CC"/>
    <w:rsid w:val="0047252A"/>
    <w:rsid w:val="00472677"/>
    <w:rsid w:val="00472757"/>
    <w:rsid w:val="004728C2"/>
    <w:rsid w:val="004728CB"/>
    <w:rsid w:val="004728E3"/>
    <w:rsid w:val="00472978"/>
    <w:rsid w:val="00472991"/>
    <w:rsid w:val="00472BA9"/>
    <w:rsid w:val="00472DC4"/>
    <w:rsid w:val="00472F83"/>
    <w:rsid w:val="00473019"/>
    <w:rsid w:val="004731DE"/>
    <w:rsid w:val="004732F7"/>
    <w:rsid w:val="00473340"/>
    <w:rsid w:val="00473365"/>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CBF"/>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D1"/>
    <w:rsid w:val="004765EB"/>
    <w:rsid w:val="004765F9"/>
    <w:rsid w:val="00476650"/>
    <w:rsid w:val="004766DA"/>
    <w:rsid w:val="004768CB"/>
    <w:rsid w:val="004768CC"/>
    <w:rsid w:val="004769E0"/>
    <w:rsid w:val="00476A55"/>
    <w:rsid w:val="00476AE0"/>
    <w:rsid w:val="00476B80"/>
    <w:rsid w:val="00476C30"/>
    <w:rsid w:val="00476D6F"/>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C8E"/>
    <w:rsid w:val="00480D5F"/>
    <w:rsid w:val="0048134D"/>
    <w:rsid w:val="004813F5"/>
    <w:rsid w:val="00481624"/>
    <w:rsid w:val="0048165C"/>
    <w:rsid w:val="00481697"/>
    <w:rsid w:val="00481765"/>
    <w:rsid w:val="004819AF"/>
    <w:rsid w:val="004819E6"/>
    <w:rsid w:val="00481A4C"/>
    <w:rsid w:val="00481B5C"/>
    <w:rsid w:val="00481BDB"/>
    <w:rsid w:val="00481D0B"/>
    <w:rsid w:val="00481D67"/>
    <w:rsid w:val="00481D6A"/>
    <w:rsid w:val="00481D90"/>
    <w:rsid w:val="00481E3E"/>
    <w:rsid w:val="00481FB1"/>
    <w:rsid w:val="00482071"/>
    <w:rsid w:val="004820C1"/>
    <w:rsid w:val="00482246"/>
    <w:rsid w:val="0048233B"/>
    <w:rsid w:val="0048238D"/>
    <w:rsid w:val="004824BD"/>
    <w:rsid w:val="00482629"/>
    <w:rsid w:val="00482674"/>
    <w:rsid w:val="00482700"/>
    <w:rsid w:val="004827D4"/>
    <w:rsid w:val="0048297E"/>
    <w:rsid w:val="00482AD0"/>
    <w:rsid w:val="00482BE2"/>
    <w:rsid w:val="00482C99"/>
    <w:rsid w:val="00482CB6"/>
    <w:rsid w:val="00482CC5"/>
    <w:rsid w:val="00482CD4"/>
    <w:rsid w:val="00482CF8"/>
    <w:rsid w:val="00482E7D"/>
    <w:rsid w:val="0048307A"/>
    <w:rsid w:val="00483261"/>
    <w:rsid w:val="0048328A"/>
    <w:rsid w:val="004832FC"/>
    <w:rsid w:val="00483399"/>
    <w:rsid w:val="004835D7"/>
    <w:rsid w:val="00483827"/>
    <w:rsid w:val="00483939"/>
    <w:rsid w:val="00483944"/>
    <w:rsid w:val="00483CDA"/>
    <w:rsid w:val="00483D02"/>
    <w:rsid w:val="00483E02"/>
    <w:rsid w:val="00484001"/>
    <w:rsid w:val="00484047"/>
    <w:rsid w:val="0048412B"/>
    <w:rsid w:val="004842B5"/>
    <w:rsid w:val="004842BC"/>
    <w:rsid w:val="00484377"/>
    <w:rsid w:val="00484A92"/>
    <w:rsid w:val="00484DDB"/>
    <w:rsid w:val="00484F25"/>
    <w:rsid w:val="00485047"/>
    <w:rsid w:val="004850ED"/>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972"/>
    <w:rsid w:val="00486B48"/>
    <w:rsid w:val="00486B6F"/>
    <w:rsid w:val="00486CC7"/>
    <w:rsid w:val="00486E62"/>
    <w:rsid w:val="00486F9D"/>
    <w:rsid w:val="00486FB2"/>
    <w:rsid w:val="00487128"/>
    <w:rsid w:val="00487134"/>
    <w:rsid w:val="0048723F"/>
    <w:rsid w:val="004873C1"/>
    <w:rsid w:val="004874E4"/>
    <w:rsid w:val="004875C5"/>
    <w:rsid w:val="00487637"/>
    <w:rsid w:val="00487693"/>
    <w:rsid w:val="00487A9C"/>
    <w:rsid w:val="00487AD5"/>
    <w:rsid w:val="00487C27"/>
    <w:rsid w:val="00487F2B"/>
    <w:rsid w:val="0049018C"/>
    <w:rsid w:val="00490243"/>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26E"/>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5C"/>
    <w:rsid w:val="00492877"/>
    <w:rsid w:val="004928A9"/>
    <w:rsid w:val="00492B35"/>
    <w:rsid w:val="00492C02"/>
    <w:rsid w:val="00492CA8"/>
    <w:rsid w:val="00492D84"/>
    <w:rsid w:val="00492DF4"/>
    <w:rsid w:val="00492EF7"/>
    <w:rsid w:val="00492F2B"/>
    <w:rsid w:val="0049308B"/>
    <w:rsid w:val="0049308F"/>
    <w:rsid w:val="00493152"/>
    <w:rsid w:val="00493176"/>
    <w:rsid w:val="0049348B"/>
    <w:rsid w:val="004936C4"/>
    <w:rsid w:val="004937B9"/>
    <w:rsid w:val="004939E2"/>
    <w:rsid w:val="00493ABE"/>
    <w:rsid w:val="00493BB1"/>
    <w:rsid w:val="00493C5C"/>
    <w:rsid w:val="00493CB6"/>
    <w:rsid w:val="00493D15"/>
    <w:rsid w:val="00493D8F"/>
    <w:rsid w:val="00493D99"/>
    <w:rsid w:val="00493DC6"/>
    <w:rsid w:val="00494168"/>
    <w:rsid w:val="004941F7"/>
    <w:rsid w:val="004941FE"/>
    <w:rsid w:val="00494452"/>
    <w:rsid w:val="0049452F"/>
    <w:rsid w:val="0049469E"/>
    <w:rsid w:val="0049482C"/>
    <w:rsid w:val="0049489D"/>
    <w:rsid w:val="004948B3"/>
    <w:rsid w:val="004948CD"/>
    <w:rsid w:val="00494AFF"/>
    <w:rsid w:val="00494C4C"/>
    <w:rsid w:val="00494D6A"/>
    <w:rsid w:val="00494E4E"/>
    <w:rsid w:val="0049514C"/>
    <w:rsid w:val="004952A3"/>
    <w:rsid w:val="00495343"/>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3B9"/>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1B3"/>
    <w:rsid w:val="004A1296"/>
    <w:rsid w:val="004A1369"/>
    <w:rsid w:val="004A13B3"/>
    <w:rsid w:val="004A13C3"/>
    <w:rsid w:val="004A1583"/>
    <w:rsid w:val="004A1610"/>
    <w:rsid w:val="004A1692"/>
    <w:rsid w:val="004A190B"/>
    <w:rsid w:val="004A19BD"/>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4B"/>
    <w:rsid w:val="004A2CA9"/>
    <w:rsid w:val="004A2E5E"/>
    <w:rsid w:val="004A2ED4"/>
    <w:rsid w:val="004A2F89"/>
    <w:rsid w:val="004A3073"/>
    <w:rsid w:val="004A308D"/>
    <w:rsid w:val="004A313B"/>
    <w:rsid w:val="004A31B5"/>
    <w:rsid w:val="004A332E"/>
    <w:rsid w:val="004A33EF"/>
    <w:rsid w:val="004A344A"/>
    <w:rsid w:val="004A34C9"/>
    <w:rsid w:val="004A35FD"/>
    <w:rsid w:val="004A382F"/>
    <w:rsid w:val="004A3CB5"/>
    <w:rsid w:val="004A3CB8"/>
    <w:rsid w:val="004A3FC0"/>
    <w:rsid w:val="004A41C9"/>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32"/>
    <w:rsid w:val="004A57FF"/>
    <w:rsid w:val="004A588B"/>
    <w:rsid w:val="004A5B1F"/>
    <w:rsid w:val="004A5C4F"/>
    <w:rsid w:val="004A5C6B"/>
    <w:rsid w:val="004A5D07"/>
    <w:rsid w:val="004A5EC3"/>
    <w:rsid w:val="004A6349"/>
    <w:rsid w:val="004A652B"/>
    <w:rsid w:val="004A654E"/>
    <w:rsid w:val="004A6583"/>
    <w:rsid w:val="004A66A7"/>
    <w:rsid w:val="004A66F8"/>
    <w:rsid w:val="004A6734"/>
    <w:rsid w:val="004A67F0"/>
    <w:rsid w:val="004A6918"/>
    <w:rsid w:val="004A69D8"/>
    <w:rsid w:val="004A6A0F"/>
    <w:rsid w:val="004A6A56"/>
    <w:rsid w:val="004A6A5F"/>
    <w:rsid w:val="004A6AFF"/>
    <w:rsid w:val="004A6B1C"/>
    <w:rsid w:val="004A6C2C"/>
    <w:rsid w:val="004A6D69"/>
    <w:rsid w:val="004A6DA0"/>
    <w:rsid w:val="004A704A"/>
    <w:rsid w:val="004A71C3"/>
    <w:rsid w:val="004A7212"/>
    <w:rsid w:val="004A727E"/>
    <w:rsid w:val="004A7293"/>
    <w:rsid w:val="004A755C"/>
    <w:rsid w:val="004A7769"/>
    <w:rsid w:val="004A77B1"/>
    <w:rsid w:val="004A786C"/>
    <w:rsid w:val="004A7959"/>
    <w:rsid w:val="004A7AB2"/>
    <w:rsid w:val="004A7C1C"/>
    <w:rsid w:val="004A7D16"/>
    <w:rsid w:val="004A7D35"/>
    <w:rsid w:val="004A7D44"/>
    <w:rsid w:val="004A7D59"/>
    <w:rsid w:val="004A7F0E"/>
    <w:rsid w:val="004A7F70"/>
    <w:rsid w:val="004B0004"/>
    <w:rsid w:val="004B00E3"/>
    <w:rsid w:val="004B0147"/>
    <w:rsid w:val="004B0185"/>
    <w:rsid w:val="004B02DF"/>
    <w:rsid w:val="004B034A"/>
    <w:rsid w:val="004B040B"/>
    <w:rsid w:val="004B080E"/>
    <w:rsid w:val="004B0882"/>
    <w:rsid w:val="004B0B43"/>
    <w:rsid w:val="004B0C4A"/>
    <w:rsid w:val="004B0C98"/>
    <w:rsid w:val="004B0FB6"/>
    <w:rsid w:val="004B104B"/>
    <w:rsid w:val="004B10F0"/>
    <w:rsid w:val="004B117E"/>
    <w:rsid w:val="004B123A"/>
    <w:rsid w:val="004B14F6"/>
    <w:rsid w:val="004B15C0"/>
    <w:rsid w:val="004B16BD"/>
    <w:rsid w:val="004B1F10"/>
    <w:rsid w:val="004B1F16"/>
    <w:rsid w:val="004B2102"/>
    <w:rsid w:val="004B23AD"/>
    <w:rsid w:val="004B23D3"/>
    <w:rsid w:val="004B2541"/>
    <w:rsid w:val="004B26BE"/>
    <w:rsid w:val="004B270A"/>
    <w:rsid w:val="004B2758"/>
    <w:rsid w:val="004B286C"/>
    <w:rsid w:val="004B2965"/>
    <w:rsid w:val="004B2972"/>
    <w:rsid w:val="004B2A7B"/>
    <w:rsid w:val="004B2D50"/>
    <w:rsid w:val="004B2ECA"/>
    <w:rsid w:val="004B2FC7"/>
    <w:rsid w:val="004B2FD4"/>
    <w:rsid w:val="004B311D"/>
    <w:rsid w:val="004B31C3"/>
    <w:rsid w:val="004B3265"/>
    <w:rsid w:val="004B3404"/>
    <w:rsid w:val="004B34CF"/>
    <w:rsid w:val="004B3545"/>
    <w:rsid w:val="004B3664"/>
    <w:rsid w:val="004B36C4"/>
    <w:rsid w:val="004B376A"/>
    <w:rsid w:val="004B3780"/>
    <w:rsid w:val="004B382E"/>
    <w:rsid w:val="004B38B8"/>
    <w:rsid w:val="004B3AAC"/>
    <w:rsid w:val="004B3B2A"/>
    <w:rsid w:val="004B3B91"/>
    <w:rsid w:val="004B3C47"/>
    <w:rsid w:val="004B3D2B"/>
    <w:rsid w:val="004B3DAE"/>
    <w:rsid w:val="004B3DB1"/>
    <w:rsid w:val="004B3E6A"/>
    <w:rsid w:val="004B4103"/>
    <w:rsid w:val="004B4224"/>
    <w:rsid w:val="004B4297"/>
    <w:rsid w:val="004B42A5"/>
    <w:rsid w:val="004B430D"/>
    <w:rsid w:val="004B45BC"/>
    <w:rsid w:val="004B4647"/>
    <w:rsid w:val="004B4AD0"/>
    <w:rsid w:val="004B4CDA"/>
    <w:rsid w:val="004B50FF"/>
    <w:rsid w:val="004B51D1"/>
    <w:rsid w:val="004B5288"/>
    <w:rsid w:val="004B5320"/>
    <w:rsid w:val="004B5371"/>
    <w:rsid w:val="004B5390"/>
    <w:rsid w:val="004B571F"/>
    <w:rsid w:val="004B5838"/>
    <w:rsid w:val="004B5930"/>
    <w:rsid w:val="004B5ACC"/>
    <w:rsid w:val="004B5AEF"/>
    <w:rsid w:val="004B5B23"/>
    <w:rsid w:val="004B5D71"/>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6FFC"/>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2B2"/>
    <w:rsid w:val="004C0401"/>
    <w:rsid w:val="004C06B2"/>
    <w:rsid w:val="004C07DA"/>
    <w:rsid w:val="004C097A"/>
    <w:rsid w:val="004C0BEB"/>
    <w:rsid w:val="004C0C49"/>
    <w:rsid w:val="004C1072"/>
    <w:rsid w:val="004C1096"/>
    <w:rsid w:val="004C10C8"/>
    <w:rsid w:val="004C14AF"/>
    <w:rsid w:val="004C14D4"/>
    <w:rsid w:val="004C1608"/>
    <w:rsid w:val="004C183D"/>
    <w:rsid w:val="004C18C4"/>
    <w:rsid w:val="004C18E0"/>
    <w:rsid w:val="004C1A2C"/>
    <w:rsid w:val="004C1CDE"/>
    <w:rsid w:val="004C1E77"/>
    <w:rsid w:val="004C1F53"/>
    <w:rsid w:val="004C2412"/>
    <w:rsid w:val="004C268C"/>
    <w:rsid w:val="004C2A59"/>
    <w:rsid w:val="004C2BA0"/>
    <w:rsid w:val="004C2BB2"/>
    <w:rsid w:val="004C2BCB"/>
    <w:rsid w:val="004C3357"/>
    <w:rsid w:val="004C34C6"/>
    <w:rsid w:val="004C356E"/>
    <w:rsid w:val="004C37BD"/>
    <w:rsid w:val="004C37F0"/>
    <w:rsid w:val="004C38CA"/>
    <w:rsid w:val="004C3931"/>
    <w:rsid w:val="004C394F"/>
    <w:rsid w:val="004C3A52"/>
    <w:rsid w:val="004C3EC7"/>
    <w:rsid w:val="004C3EEE"/>
    <w:rsid w:val="004C3F35"/>
    <w:rsid w:val="004C410F"/>
    <w:rsid w:val="004C4193"/>
    <w:rsid w:val="004C41DD"/>
    <w:rsid w:val="004C4364"/>
    <w:rsid w:val="004C4450"/>
    <w:rsid w:val="004C44B2"/>
    <w:rsid w:val="004C45CA"/>
    <w:rsid w:val="004C483D"/>
    <w:rsid w:val="004C49EA"/>
    <w:rsid w:val="004C4A28"/>
    <w:rsid w:val="004C4A5A"/>
    <w:rsid w:val="004C4ACD"/>
    <w:rsid w:val="004C4D15"/>
    <w:rsid w:val="004C501C"/>
    <w:rsid w:val="004C5076"/>
    <w:rsid w:val="004C5176"/>
    <w:rsid w:val="004C51B8"/>
    <w:rsid w:val="004C52D5"/>
    <w:rsid w:val="004C5368"/>
    <w:rsid w:val="004C5422"/>
    <w:rsid w:val="004C547E"/>
    <w:rsid w:val="004C56A4"/>
    <w:rsid w:val="004C574B"/>
    <w:rsid w:val="004C57A8"/>
    <w:rsid w:val="004C58C9"/>
    <w:rsid w:val="004C59D7"/>
    <w:rsid w:val="004C5BB7"/>
    <w:rsid w:val="004C5D35"/>
    <w:rsid w:val="004C5DD2"/>
    <w:rsid w:val="004C5DDA"/>
    <w:rsid w:val="004C6069"/>
    <w:rsid w:val="004C6122"/>
    <w:rsid w:val="004C6183"/>
    <w:rsid w:val="004C6308"/>
    <w:rsid w:val="004C6562"/>
    <w:rsid w:val="004C6861"/>
    <w:rsid w:val="004C6942"/>
    <w:rsid w:val="004C69A9"/>
    <w:rsid w:val="004C6A84"/>
    <w:rsid w:val="004C6A8B"/>
    <w:rsid w:val="004C6D12"/>
    <w:rsid w:val="004C6DA5"/>
    <w:rsid w:val="004C702D"/>
    <w:rsid w:val="004C706F"/>
    <w:rsid w:val="004C70BD"/>
    <w:rsid w:val="004C72C6"/>
    <w:rsid w:val="004C74F1"/>
    <w:rsid w:val="004C758B"/>
    <w:rsid w:val="004C77D0"/>
    <w:rsid w:val="004C7845"/>
    <w:rsid w:val="004C7915"/>
    <w:rsid w:val="004C795A"/>
    <w:rsid w:val="004C7990"/>
    <w:rsid w:val="004C79D3"/>
    <w:rsid w:val="004C79D4"/>
    <w:rsid w:val="004C7B20"/>
    <w:rsid w:val="004C7C77"/>
    <w:rsid w:val="004C7E5D"/>
    <w:rsid w:val="004C7E77"/>
    <w:rsid w:val="004C7F93"/>
    <w:rsid w:val="004CAEA5"/>
    <w:rsid w:val="004D0055"/>
    <w:rsid w:val="004D009E"/>
    <w:rsid w:val="004D00AF"/>
    <w:rsid w:val="004D0235"/>
    <w:rsid w:val="004D0513"/>
    <w:rsid w:val="004D0576"/>
    <w:rsid w:val="004D0631"/>
    <w:rsid w:val="004D0663"/>
    <w:rsid w:val="004D081A"/>
    <w:rsid w:val="004D0977"/>
    <w:rsid w:val="004D09E7"/>
    <w:rsid w:val="004D0A45"/>
    <w:rsid w:val="004D0C92"/>
    <w:rsid w:val="004D0CCA"/>
    <w:rsid w:val="004D0E5B"/>
    <w:rsid w:val="004D0E63"/>
    <w:rsid w:val="004D0E9E"/>
    <w:rsid w:val="004D0F97"/>
    <w:rsid w:val="004D0FE9"/>
    <w:rsid w:val="004D12A1"/>
    <w:rsid w:val="004D139B"/>
    <w:rsid w:val="004D16CB"/>
    <w:rsid w:val="004D1A29"/>
    <w:rsid w:val="004D1B48"/>
    <w:rsid w:val="004D1C0B"/>
    <w:rsid w:val="004D1C96"/>
    <w:rsid w:val="004D1DDC"/>
    <w:rsid w:val="004D1E7A"/>
    <w:rsid w:val="004D1E7B"/>
    <w:rsid w:val="004D2087"/>
    <w:rsid w:val="004D219E"/>
    <w:rsid w:val="004D225E"/>
    <w:rsid w:val="004D2327"/>
    <w:rsid w:val="004D2352"/>
    <w:rsid w:val="004D23DD"/>
    <w:rsid w:val="004D2437"/>
    <w:rsid w:val="004D25DE"/>
    <w:rsid w:val="004D2629"/>
    <w:rsid w:val="004D26B8"/>
    <w:rsid w:val="004D28C8"/>
    <w:rsid w:val="004D299C"/>
    <w:rsid w:val="004D2A20"/>
    <w:rsid w:val="004D2C2C"/>
    <w:rsid w:val="004D2FD1"/>
    <w:rsid w:val="004D3100"/>
    <w:rsid w:val="004D313D"/>
    <w:rsid w:val="004D319E"/>
    <w:rsid w:val="004D3388"/>
    <w:rsid w:val="004D3397"/>
    <w:rsid w:val="004D356F"/>
    <w:rsid w:val="004D35BF"/>
    <w:rsid w:val="004D3672"/>
    <w:rsid w:val="004D38C2"/>
    <w:rsid w:val="004D38E5"/>
    <w:rsid w:val="004D39D1"/>
    <w:rsid w:val="004D3B1D"/>
    <w:rsid w:val="004D3DA9"/>
    <w:rsid w:val="004D3F4D"/>
    <w:rsid w:val="004D4133"/>
    <w:rsid w:val="004D41DC"/>
    <w:rsid w:val="004D42B4"/>
    <w:rsid w:val="004D4353"/>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B89"/>
    <w:rsid w:val="004D5C94"/>
    <w:rsid w:val="004D5CE7"/>
    <w:rsid w:val="004D5DB2"/>
    <w:rsid w:val="004D5EFE"/>
    <w:rsid w:val="004D5F96"/>
    <w:rsid w:val="004D60C9"/>
    <w:rsid w:val="004D6154"/>
    <w:rsid w:val="004D61CC"/>
    <w:rsid w:val="004D6246"/>
    <w:rsid w:val="004D6381"/>
    <w:rsid w:val="004D64DD"/>
    <w:rsid w:val="004D65F4"/>
    <w:rsid w:val="004D67E5"/>
    <w:rsid w:val="004D695E"/>
    <w:rsid w:val="004D6990"/>
    <w:rsid w:val="004D6D3B"/>
    <w:rsid w:val="004D6DCB"/>
    <w:rsid w:val="004D6E17"/>
    <w:rsid w:val="004D7222"/>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23"/>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3A5"/>
    <w:rsid w:val="004E34BD"/>
    <w:rsid w:val="004E3522"/>
    <w:rsid w:val="004E354D"/>
    <w:rsid w:val="004E35EA"/>
    <w:rsid w:val="004E362B"/>
    <w:rsid w:val="004E3681"/>
    <w:rsid w:val="004E36C1"/>
    <w:rsid w:val="004E3722"/>
    <w:rsid w:val="004E3739"/>
    <w:rsid w:val="004E37DD"/>
    <w:rsid w:val="004E382E"/>
    <w:rsid w:val="004E3A4A"/>
    <w:rsid w:val="004E3AB7"/>
    <w:rsid w:val="004E3D6F"/>
    <w:rsid w:val="004E3D74"/>
    <w:rsid w:val="004E3E29"/>
    <w:rsid w:val="004E3EAC"/>
    <w:rsid w:val="004E4266"/>
    <w:rsid w:val="004E4279"/>
    <w:rsid w:val="004E42EB"/>
    <w:rsid w:val="004E4419"/>
    <w:rsid w:val="004E443C"/>
    <w:rsid w:val="004E463E"/>
    <w:rsid w:val="004E464B"/>
    <w:rsid w:val="004E481D"/>
    <w:rsid w:val="004E483E"/>
    <w:rsid w:val="004E49AD"/>
    <w:rsid w:val="004E4BE5"/>
    <w:rsid w:val="004E4C5E"/>
    <w:rsid w:val="004E4E74"/>
    <w:rsid w:val="004E502A"/>
    <w:rsid w:val="004E5151"/>
    <w:rsid w:val="004E5171"/>
    <w:rsid w:val="004E5190"/>
    <w:rsid w:val="004E53A1"/>
    <w:rsid w:val="004E53E4"/>
    <w:rsid w:val="004E55A1"/>
    <w:rsid w:val="004E5873"/>
    <w:rsid w:val="004E5993"/>
    <w:rsid w:val="004E59F0"/>
    <w:rsid w:val="004E5B7F"/>
    <w:rsid w:val="004E5BF9"/>
    <w:rsid w:val="004E5C14"/>
    <w:rsid w:val="004E5DE1"/>
    <w:rsid w:val="004E5F3C"/>
    <w:rsid w:val="004E601F"/>
    <w:rsid w:val="004E6022"/>
    <w:rsid w:val="004E608B"/>
    <w:rsid w:val="004E60CD"/>
    <w:rsid w:val="004E61FA"/>
    <w:rsid w:val="004E6396"/>
    <w:rsid w:val="004E63A7"/>
    <w:rsid w:val="004E6412"/>
    <w:rsid w:val="004E6420"/>
    <w:rsid w:val="004E64DD"/>
    <w:rsid w:val="004E65A0"/>
    <w:rsid w:val="004E682F"/>
    <w:rsid w:val="004E6CB0"/>
    <w:rsid w:val="004E6E97"/>
    <w:rsid w:val="004E6F36"/>
    <w:rsid w:val="004E70DB"/>
    <w:rsid w:val="004E713C"/>
    <w:rsid w:val="004E71BD"/>
    <w:rsid w:val="004E7285"/>
    <w:rsid w:val="004E72CE"/>
    <w:rsid w:val="004E7336"/>
    <w:rsid w:val="004E740E"/>
    <w:rsid w:val="004E74BE"/>
    <w:rsid w:val="004E753E"/>
    <w:rsid w:val="004E76F0"/>
    <w:rsid w:val="004E784B"/>
    <w:rsid w:val="004E787A"/>
    <w:rsid w:val="004E787B"/>
    <w:rsid w:val="004E7926"/>
    <w:rsid w:val="004E794A"/>
    <w:rsid w:val="004E79CF"/>
    <w:rsid w:val="004E7B23"/>
    <w:rsid w:val="004E7C88"/>
    <w:rsid w:val="004E7CF2"/>
    <w:rsid w:val="004E7CF4"/>
    <w:rsid w:val="004E7DFC"/>
    <w:rsid w:val="004F0082"/>
    <w:rsid w:val="004F013C"/>
    <w:rsid w:val="004F01D0"/>
    <w:rsid w:val="004F01FE"/>
    <w:rsid w:val="004F0224"/>
    <w:rsid w:val="004F0260"/>
    <w:rsid w:val="004F02D0"/>
    <w:rsid w:val="004F0318"/>
    <w:rsid w:val="004F0472"/>
    <w:rsid w:val="004F0511"/>
    <w:rsid w:val="004F0572"/>
    <w:rsid w:val="004F063B"/>
    <w:rsid w:val="004F06E7"/>
    <w:rsid w:val="004F08E0"/>
    <w:rsid w:val="004F0A66"/>
    <w:rsid w:val="004F0B10"/>
    <w:rsid w:val="004F0D60"/>
    <w:rsid w:val="004F0DB4"/>
    <w:rsid w:val="004F0E04"/>
    <w:rsid w:val="004F0F54"/>
    <w:rsid w:val="004F101D"/>
    <w:rsid w:val="004F133B"/>
    <w:rsid w:val="004F16AB"/>
    <w:rsid w:val="004F1C80"/>
    <w:rsid w:val="004F1CD3"/>
    <w:rsid w:val="004F1EBC"/>
    <w:rsid w:val="004F2057"/>
    <w:rsid w:val="004F20E8"/>
    <w:rsid w:val="004F2235"/>
    <w:rsid w:val="004F2337"/>
    <w:rsid w:val="004F2439"/>
    <w:rsid w:val="004F2535"/>
    <w:rsid w:val="004F2771"/>
    <w:rsid w:val="004F287F"/>
    <w:rsid w:val="004F28D4"/>
    <w:rsid w:val="004F2924"/>
    <w:rsid w:val="004F2C43"/>
    <w:rsid w:val="004F2C89"/>
    <w:rsid w:val="004F2E4B"/>
    <w:rsid w:val="004F2F26"/>
    <w:rsid w:val="004F2F82"/>
    <w:rsid w:val="004F2FBF"/>
    <w:rsid w:val="004F30F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BC0"/>
    <w:rsid w:val="004F4E07"/>
    <w:rsid w:val="004F5154"/>
    <w:rsid w:val="004F51EF"/>
    <w:rsid w:val="004F5514"/>
    <w:rsid w:val="004F577B"/>
    <w:rsid w:val="004F57E8"/>
    <w:rsid w:val="004F5835"/>
    <w:rsid w:val="004F5A9D"/>
    <w:rsid w:val="004F5B40"/>
    <w:rsid w:val="004F5F1A"/>
    <w:rsid w:val="004F61DA"/>
    <w:rsid w:val="004F6426"/>
    <w:rsid w:val="004F6563"/>
    <w:rsid w:val="004F6589"/>
    <w:rsid w:val="004F65CD"/>
    <w:rsid w:val="004F65E4"/>
    <w:rsid w:val="004F661C"/>
    <w:rsid w:val="004F67D7"/>
    <w:rsid w:val="004F68EC"/>
    <w:rsid w:val="004F69B9"/>
    <w:rsid w:val="004F6B4A"/>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1F3"/>
    <w:rsid w:val="00500250"/>
    <w:rsid w:val="005004D2"/>
    <w:rsid w:val="00500572"/>
    <w:rsid w:val="00500573"/>
    <w:rsid w:val="0050065E"/>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47A"/>
    <w:rsid w:val="00502740"/>
    <w:rsid w:val="00502818"/>
    <w:rsid w:val="00502827"/>
    <w:rsid w:val="00502A75"/>
    <w:rsid w:val="00502C81"/>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3E22"/>
    <w:rsid w:val="00504053"/>
    <w:rsid w:val="00504129"/>
    <w:rsid w:val="005041AD"/>
    <w:rsid w:val="00504308"/>
    <w:rsid w:val="00504311"/>
    <w:rsid w:val="0050431C"/>
    <w:rsid w:val="005043F0"/>
    <w:rsid w:val="0050478C"/>
    <w:rsid w:val="0050485C"/>
    <w:rsid w:val="0050487D"/>
    <w:rsid w:val="00504AC6"/>
    <w:rsid w:val="00504BCE"/>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7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0E5"/>
    <w:rsid w:val="005072D4"/>
    <w:rsid w:val="00507326"/>
    <w:rsid w:val="00507358"/>
    <w:rsid w:val="005075F0"/>
    <w:rsid w:val="0050765F"/>
    <w:rsid w:val="005076A0"/>
    <w:rsid w:val="005079A6"/>
    <w:rsid w:val="00507B74"/>
    <w:rsid w:val="00507DED"/>
    <w:rsid w:val="0051016F"/>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8B"/>
    <w:rsid w:val="00511AB7"/>
    <w:rsid w:val="00511C72"/>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3216"/>
    <w:rsid w:val="005133C5"/>
    <w:rsid w:val="00513803"/>
    <w:rsid w:val="00513839"/>
    <w:rsid w:val="0051384F"/>
    <w:rsid w:val="005138B4"/>
    <w:rsid w:val="00513949"/>
    <w:rsid w:val="00513B29"/>
    <w:rsid w:val="00513DEF"/>
    <w:rsid w:val="00513F2E"/>
    <w:rsid w:val="00513F7B"/>
    <w:rsid w:val="0051401C"/>
    <w:rsid w:val="00514127"/>
    <w:rsid w:val="0051418E"/>
    <w:rsid w:val="0051423C"/>
    <w:rsid w:val="00514764"/>
    <w:rsid w:val="0051484E"/>
    <w:rsid w:val="005148D4"/>
    <w:rsid w:val="00514997"/>
    <w:rsid w:val="00514C90"/>
    <w:rsid w:val="00514C91"/>
    <w:rsid w:val="00514D0A"/>
    <w:rsid w:val="00514EF5"/>
    <w:rsid w:val="00514F69"/>
    <w:rsid w:val="0051504D"/>
    <w:rsid w:val="005151AD"/>
    <w:rsid w:val="0051526A"/>
    <w:rsid w:val="00515364"/>
    <w:rsid w:val="005153CE"/>
    <w:rsid w:val="00515410"/>
    <w:rsid w:val="005155DB"/>
    <w:rsid w:val="0051564B"/>
    <w:rsid w:val="00515A32"/>
    <w:rsid w:val="00515A5C"/>
    <w:rsid w:val="00515D2A"/>
    <w:rsid w:val="00515DF5"/>
    <w:rsid w:val="00515E1D"/>
    <w:rsid w:val="00516057"/>
    <w:rsid w:val="00516192"/>
    <w:rsid w:val="00516219"/>
    <w:rsid w:val="00516241"/>
    <w:rsid w:val="00516291"/>
    <w:rsid w:val="00516353"/>
    <w:rsid w:val="005163CD"/>
    <w:rsid w:val="0051669D"/>
    <w:rsid w:val="005167D8"/>
    <w:rsid w:val="005168B8"/>
    <w:rsid w:val="00516CC5"/>
    <w:rsid w:val="00516DFD"/>
    <w:rsid w:val="00516ED7"/>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DCD"/>
    <w:rsid w:val="00520EDD"/>
    <w:rsid w:val="00520F42"/>
    <w:rsid w:val="00520F4E"/>
    <w:rsid w:val="00520F7B"/>
    <w:rsid w:val="00520FD7"/>
    <w:rsid w:val="0052126D"/>
    <w:rsid w:val="00521292"/>
    <w:rsid w:val="005212EA"/>
    <w:rsid w:val="005212ED"/>
    <w:rsid w:val="005212FD"/>
    <w:rsid w:val="005213EC"/>
    <w:rsid w:val="005213F7"/>
    <w:rsid w:val="00521425"/>
    <w:rsid w:val="00521477"/>
    <w:rsid w:val="0052180D"/>
    <w:rsid w:val="00521A3E"/>
    <w:rsid w:val="00521D18"/>
    <w:rsid w:val="00521D9D"/>
    <w:rsid w:val="00521DBB"/>
    <w:rsid w:val="005221FC"/>
    <w:rsid w:val="00522304"/>
    <w:rsid w:val="005223DE"/>
    <w:rsid w:val="005224E4"/>
    <w:rsid w:val="00522700"/>
    <w:rsid w:val="005230E0"/>
    <w:rsid w:val="00523428"/>
    <w:rsid w:val="005236F7"/>
    <w:rsid w:val="0052389D"/>
    <w:rsid w:val="00523A17"/>
    <w:rsid w:val="00523BDA"/>
    <w:rsid w:val="00523CE3"/>
    <w:rsid w:val="00523D5C"/>
    <w:rsid w:val="00523DA5"/>
    <w:rsid w:val="00523E75"/>
    <w:rsid w:val="00524177"/>
    <w:rsid w:val="00524326"/>
    <w:rsid w:val="005243E0"/>
    <w:rsid w:val="00524467"/>
    <w:rsid w:val="0052484C"/>
    <w:rsid w:val="00524D77"/>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2D3"/>
    <w:rsid w:val="005262EB"/>
    <w:rsid w:val="00526386"/>
    <w:rsid w:val="005265A3"/>
    <w:rsid w:val="00526692"/>
    <w:rsid w:val="0052671E"/>
    <w:rsid w:val="00526746"/>
    <w:rsid w:val="00526783"/>
    <w:rsid w:val="0052680C"/>
    <w:rsid w:val="00526B6D"/>
    <w:rsid w:val="00526B71"/>
    <w:rsid w:val="00526C1F"/>
    <w:rsid w:val="005270C0"/>
    <w:rsid w:val="0052715F"/>
    <w:rsid w:val="0052773A"/>
    <w:rsid w:val="00527921"/>
    <w:rsid w:val="00527971"/>
    <w:rsid w:val="00527FB1"/>
    <w:rsid w:val="0052E6AD"/>
    <w:rsid w:val="005300A7"/>
    <w:rsid w:val="00530104"/>
    <w:rsid w:val="0053022A"/>
    <w:rsid w:val="0053027B"/>
    <w:rsid w:val="00530423"/>
    <w:rsid w:val="0053074C"/>
    <w:rsid w:val="00530960"/>
    <w:rsid w:val="005309C3"/>
    <w:rsid w:val="00530F08"/>
    <w:rsid w:val="0053107E"/>
    <w:rsid w:val="00531284"/>
    <w:rsid w:val="005312CB"/>
    <w:rsid w:val="00531391"/>
    <w:rsid w:val="005314EE"/>
    <w:rsid w:val="0053162F"/>
    <w:rsid w:val="00531661"/>
    <w:rsid w:val="00531777"/>
    <w:rsid w:val="0053185D"/>
    <w:rsid w:val="005318DB"/>
    <w:rsid w:val="00531A12"/>
    <w:rsid w:val="00531AFD"/>
    <w:rsid w:val="00531B86"/>
    <w:rsid w:val="00531C57"/>
    <w:rsid w:val="00531CAB"/>
    <w:rsid w:val="00531CD4"/>
    <w:rsid w:val="00531F05"/>
    <w:rsid w:val="00531F49"/>
    <w:rsid w:val="00532228"/>
    <w:rsid w:val="00532243"/>
    <w:rsid w:val="005322D9"/>
    <w:rsid w:val="0053252F"/>
    <w:rsid w:val="00532550"/>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C3"/>
    <w:rsid w:val="00533AD6"/>
    <w:rsid w:val="00533B25"/>
    <w:rsid w:val="00533B38"/>
    <w:rsid w:val="00533B93"/>
    <w:rsid w:val="00533D25"/>
    <w:rsid w:val="00533D82"/>
    <w:rsid w:val="00533E0D"/>
    <w:rsid w:val="00533EDB"/>
    <w:rsid w:val="00533EE6"/>
    <w:rsid w:val="00534051"/>
    <w:rsid w:val="005340C9"/>
    <w:rsid w:val="005341A3"/>
    <w:rsid w:val="005341EE"/>
    <w:rsid w:val="00534206"/>
    <w:rsid w:val="00534290"/>
    <w:rsid w:val="0053429B"/>
    <w:rsid w:val="005342A6"/>
    <w:rsid w:val="00534328"/>
    <w:rsid w:val="005344CE"/>
    <w:rsid w:val="0053450B"/>
    <w:rsid w:val="005348F5"/>
    <w:rsid w:val="00534ACB"/>
    <w:rsid w:val="00534DBE"/>
    <w:rsid w:val="00534DD7"/>
    <w:rsid w:val="00534F0E"/>
    <w:rsid w:val="00535105"/>
    <w:rsid w:val="00535181"/>
    <w:rsid w:val="0053532F"/>
    <w:rsid w:val="00535344"/>
    <w:rsid w:val="005353EB"/>
    <w:rsid w:val="00535508"/>
    <w:rsid w:val="00535744"/>
    <w:rsid w:val="0053592D"/>
    <w:rsid w:val="00535BC6"/>
    <w:rsid w:val="00535C47"/>
    <w:rsid w:val="0053631B"/>
    <w:rsid w:val="0053645E"/>
    <w:rsid w:val="00536634"/>
    <w:rsid w:val="00536698"/>
    <w:rsid w:val="00536802"/>
    <w:rsid w:val="00536934"/>
    <w:rsid w:val="005369F7"/>
    <w:rsid w:val="00536B23"/>
    <w:rsid w:val="00536D95"/>
    <w:rsid w:val="00536F53"/>
    <w:rsid w:val="00536FB4"/>
    <w:rsid w:val="00537203"/>
    <w:rsid w:val="00537238"/>
    <w:rsid w:val="005372DA"/>
    <w:rsid w:val="005372F3"/>
    <w:rsid w:val="00537310"/>
    <w:rsid w:val="005375FE"/>
    <w:rsid w:val="0053790B"/>
    <w:rsid w:val="00537B0D"/>
    <w:rsid w:val="00537B68"/>
    <w:rsid w:val="00537D18"/>
    <w:rsid w:val="00537D7F"/>
    <w:rsid w:val="0053DE25"/>
    <w:rsid w:val="00540009"/>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69"/>
    <w:rsid w:val="00540F9F"/>
    <w:rsid w:val="0054103B"/>
    <w:rsid w:val="0054131C"/>
    <w:rsid w:val="005414DF"/>
    <w:rsid w:val="0054165B"/>
    <w:rsid w:val="005418F6"/>
    <w:rsid w:val="0054195A"/>
    <w:rsid w:val="00541C68"/>
    <w:rsid w:val="005420DE"/>
    <w:rsid w:val="00542249"/>
    <w:rsid w:val="0054268B"/>
    <w:rsid w:val="005428C5"/>
    <w:rsid w:val="00542A70"/>
    <w:rsid w:val="00542ACE"/>
    <w:rsid w:val="00542B88"/>
    <w:rsid w:val="00542BC3"/>
    <w:rsid w:val="00542BE8"/>
    <w:rsid w:val="00542D79"/>
    <w:rsid w:val="00542F52"/>
    <w:rsid w:val="00542FAA"/>
    <w:rsid w:val="00543040"/>
    <w:rsid w:val="005431A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D00"/>
    <w:rsid w:val="00544E57"/>
    <w:rsid w:val="00544EAD"/>
    <w:rsid w:val="00544F4F"/>
    <w:rsid w:val="00545219"/>
    <w:rsid w:val="00545319"/>
    <w:rsid w:val="005453F3"/>
    <w:rsid w:val="0054548F"/>
    <w:rsid w:val="00545549"/>
    <w:rsid w:val="00545606"/>
    <w:rsid w:val="0054563F"/>
    <w:rsid w:val="00545722"/>
    <w:rsid w:val="00545D2F"/>
    <w:rsid w:val="00545E61"/>
    <w:rsid w:val="00545FDF"/>
    <w:rsid w:val="00545FEF"/>
    <w:rsid w:val="00546091"/>
    <w:rsid w:val="00546107"/>
    <w:rsid w:val="005461D3"/>
    <w:rsid w:val="00546241"/>
    <w:rsid w:val="005464DE"/>
    <w:rsid w:val="005467AD"/>
    <w:rsid w:val="005469F5"/>
    <w:rsid w:val="00546C8C"/>
    <w:rsid w:val="00546F36"/>
    <w:rsid w:val="00547378"/>
    <w:rsid w:val="00547491"/>
    <w:rsid w:val="00547492"/>
    <w:rsid w:val="005474D9"/>
    <w:rsid w:val="005475C2"/>
    <w:rsid w:val="00547969"/>
    <w:rsid w:val="005479A6"/>
    <w:rsid w:val="00547B14"/>
    <w:rsid w:val="00547B42"/>
    <w:rsid w:val="00547D6E"/>
    <w:rsid w:val="00547DB1"/>
    <w:rsid w:val="005501BA"/>
    <w:rsid w:val="00550491"/>
    <w:rsid w:val="005504CD"/>
    <w:rsid w:val="0055054D"/>
    <w:rsid w:val="0055059F"/>
    <w:rsid w:val="00550608"/>
    <w:rsid w:val="00550844"/>
    <w:rsid w:val="0055098E"/>
    <w:rsid w:val="00550A6C"/>
    <w:rsid w:val="00550C2C"/>
    <w:rsid w:val="00550D3F"/>
    <w:rsid w:val="00550F7E"/>
    <w:rsid w:val="005513DE"/>
    <w:rsid w:val="005513EC"/>
    <w:rsid w:val="00551545"/>
    <w:rsid w:val="0055166A"/>
    <w:rsid w:val="005517C7"/>
    <w:rsid w:val="005518ED"/>
    <w:rsid w:val="00551A75"/>
    <w:rsid w:val="00551DB1"/>
    <w:rsid w:val="00551ED0"/>
    <w:rsid w:val="00551F72"/>
    <w:rsid w:val="00551F9A"/>
    <w:rsid w:val="00552018"/>
    <w:rsid w:val="00552092"/>
    <w:rsid w:val="00552093"/>
    <w:rsid w:val="005521FD"/>
    <w:rsid w:val="0055245F"/>
    <w:rsid w:val="005524D8"/>
    <w:rsid w:val="00552540"/>
    <w:rsid w:val="0055258E"/>
    <w:rsid w:val="0055258F"/>
    <w:rsid w:val="005527BB"/>
    <w:rsid w:val="005528A6"/>
    <w:rsid w:val="005528F6"/>
    <w:rsid w:val="005529E3"/>
    <w:rsid w:val="00552E29"/>
    <w:rsid w:val="00553156"/>
    <w:rsid w:val="00553236"/>
    <w:rsid w:val="005534D4"/>
    <w:rsid w:val="005535A1"/>
    <w:rsid w:val="0055367B"/>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26"/>
    <w:rsid w:val="00554E4B"/>
    <w:rsid w:val="00554ECC"/>
    <w:rsid w:val="00554F33"/>
    <w:rsid w:val="005550A8"/>
    <w:rsid w:val="0055518A"/>
    <w:rsid w:val="0055519C"/>
    <w:rsid w:val="005551BE"/>
    <w:rsid w:val="0055534C"/>
    <w:rsid w:val="005554C1"/>
    <w:rsid w:val="00555584"/>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6"/>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0E6"/>
    <w:rsid w:val="005601E2"/>
    <w:rsid w:val="005604F1"/>
    <w:rsid w:val="005606A4"/>
    <w:rsid w:val="005606DB"/>
    <w:rsid w:val="005607B8"/>
    <w:rsid w:val="005607FB"/>
    <w:rsid w:val="00560875"/>
    <w:rsid w:val="00560928"/>
    <w:rsid w:val="00560936"/>
    <w:rsid w:val="00560A72"/>
    <w:rsid w:val="00560AD8"/>
    <w:rsid w:val="00560CF5"/>
    <w:rsid w:val="00560D6C"/>
    <w:rsid w:val="00560DFB"/>
    <w:rsid w:val="00560EA6"/>
    <w:rsid w:val="00561092"/>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4DD"/>
    <w:rsid w:val="0056255E"/>
    <w:rsid w:val="0056257F"/>
    <w:rsid w:val="0056272D"/>
    <w:rsid w:val="00562AB1"/>
    <w:rsid w:val="00562BAB"/>
    <w:rsid w:val="00562DE9"/>
    <w:rsid w:val="0056301E"/>
    <w:rsid w:val="0056303F"/>
    <w:rsid w:val="00563047"/>
    <w:rsid w:val="0056308E"/>
    <w:rsid w:val="005630EF"/>
    <w:rsid w:val="005631E0"/>
    <w:rsid w:val="005631FC"/>
    <w:rsid w:val="0056324A"/>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4D08"/>
    <w:rsid w:val="00564E3B"/>
    <w:rsid w:val="00564F73"/>
    <w:rsid w:val="00565047"/>
    <w:rsid w:val="0056506E"/>
    <w:rsid w:val="005650ED"/>
    <w:rsid w:val="005653AE"/>
    <w:rsid w:val="00565446"/>
    <w:rsid w:val="005655BF"/>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D14"/>
    <w:rsid w:val="00566F0C"/>
    <w:rsid w:val="00566F4D"/>
    <w:rsid w:val="00567415"/>
    <w:rsid w:val="00567421"/>
    <w:rsid w:val="005674BD"/>
    <w:rsid w:val="00567610"/>
    <w:rsid w:val="0056765E"/>
    <w:rsid w:val="00567797"/>
    <w:rsid w:val="00567C57"/>
    <w:rsid w:val="00567D7C"/>
    <w:rsid w:val="00567DEA"/>
    <w:rsid w:val="0057000F"/>
    <w:rsid w:val="0057007C"/>
    <w:rsid w:val="005700D9"/>
    <w:rsid w:val="00570169"/>
    <w:rsid w:val="00570682"/>
    <w:rsid w:val="0057076C"/>
    <w:rsid w:val="0057081C"/>
    <w:rsid w:val="00570979"/>
    <w:rsid w:val="00570992"/>
    <w:rsid w:val="005709EE"/>
    <w:rsid w:val="00570AC8"/>
    <w:rsid w:val="00570D9F"/>
    <w:rsid w:val="00570EB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1FC9"/>
    <w:rsid w:val="005721B2"/>
    <w:rsid w:val="00572498"/>
    <w:rsid w:val="0057256F"/>
    <w:rsid w:val="00572593"/>
    <w:rsid w:val="005726E8"/>
    <w:rsid w:val="005727C6"/>
    <w:rsid w:val="00572947"/>
    <w:rsid w:val="00572950"/>
    <w:rsid w:val="00572D8F"/>
    <w:rsid w:val="00572DA7"/>
    <w:rsid w:val="00572E04"/>
    <w:rsid w:val="00573119"/>
    <w:rsid w:val="00573138"/>
    <w:rsid w:val="005731C0"/>
    <w:rsid w:val="005734A7"/>
    <w:rsid w:val="00573519"/>
    <w:rsid w:val="00573590"/>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095"/>
    <w:rsid w:val="00575340"/>
    <w:rsid w:val="00575354"/>
    <w:rsid w:val="00575512"/>
    <w:rsid w:val="005755BD"/>
    <w:rsid w:val="00575B25"/>
    <w:rsid w:val="00575B58"/>
    <w:rsid w:val="00575C22"/>
    <w:rsid w:val="00575C47"/>
    <w:rsid w:val="00575D00"/>
    <w:rsid w:val="00575DC0"/>
    <w:rsid w:val="00576359"/>
    <w:rsid w:val="005763AD"/>
    <w:rsid w:val="00576733"/>
    <w:rsid w:val="0057680B"/>
    <w:rsid w:val="005768AD"/>
    <w:rsid w:val="00576B54"/>
    <w:rsid w:val="005770B1"/>
    <w:rsid w:val="00577219"/>
    <w:rsid w:val="00577330"/>
    <w:rsid w:val="00577469"/>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0"/>
    <w:rsid w:val="00581BAD"/>
    <w:rsid w:val="00581D31"/>
    <w:rsid w:val="00581D32"/>
    <w:rsid w:val="00581D62"/>
    <w:rsid w:val="00581E5C"/>
    <w:rsid w:val="00582035"/>
    <w:rsid w:val="00582087"/>
    <w:rsid w:val="00582090"/>
    <w:rsid w:val="005820FF"/>
    <w:rsid w:val="0058220C"/>
    <w:rsid w:val="0058221F"/>
    <w:rsid w:val="0058224A"/>
    <w:rsid w:val="00582270"/>
    <w:rsid w:val="00582324"/>
    <w:rsid w:val="005825D6"/>
    <w:rsid w:val="00582617"/>
    <w:rsid w:val="0058265D"/>
    <w:rsid w:val="0058275C"/>
    <w:rsid w:val="005827A6"/>
    <w:rsid w:val="00582B91"/>
    <w:rsid w:val="00582F21"/>
    <w:rsid w:val="00582FB7"/>
    <w:rsid w:val="00582FC3"/>
    <w:rsid w:val="0058312F"/>
    <w:rsid w:val="00583181"/>
    <w:rsid w:val="005831DD"/>
    <w:rsid w:val="0058356F"/>
    <w:rsid w:val="005835D3"/>
    <w:rsid w:val="005835DF"/>
    <w:rsid w:val="0058362A"/>
    <w:rsid w:val="005836CD"/>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04"/>
    <w:rsid w:val="00584B1C"/>
    <w:rsid w:val="00584B72"/>
    <w:rsid w:val="00584CAA"/>
    <w:rsid w:val="005852AA"/>
    <w:rsid w:val="00585484"/>
    <w:rsid w:val="0058548A"/>
    <w:rsid w:val="005854AF"/>
    <w:rsid w:val="00585758"/>
    <w:rsid w:val="005859C3"/>
    <w:rsid w:val="00585A09"/>
    <w:rsid w:val="00585DC1"/>
    <w:rsid w:val="00585E4A"/>
    <w:rsid w:val="00585F46"/>
    <w:rsid w:val="00586031"/>
    <w:rsid w:val="00586067"/>
    <w:rsid w:val="0058630A"/>
    <w:rsid w:val="005863F2"/>
    <w:rsid w:val="00586449"/>
    <w:rsid w:val="005864D2"/>
    <w:rsid w:val="005866CB"/>
    <w:rsid w:val="00586719"/>
    <w:rsid w:val="00586769"/>
    <w:rsid w:val="00586925"/>
    <w:rsid w:val="00586A00"/>
    <w:rsid w:val="00586A67"/>
    <w:rsid w:val="00587074"/>
    <w:rsid w:val="005870A8"/>
    <w:rsid w:val="00587113"/>
    <w:rsid w:val="00587122"/>
    <w:rsid w:val="005871F9"/>
    <w:rsid w:val="00587229"/>
    <w:rsid w:val="00587319"/>
    <w:rsid w:val="005873E9"/>
    <w:rsid w:val="00587503"/>
    <w:rsid w:val="00587519"/>
    <w:rsid w:val="00587533"/>
    <w:rsid w:val="005876B0"/>
    <w:rsid w:val="00587746"/>
    <w:rsid w:val="00587AEF"/>
    <w:rsid w:val="00587C55"/>
    <w:rsid w:val="00587F7F"/>
    <w:rsid w:val="00590390"/>
    <w:rsid w:val="00590615"/>
    <w:rsid w:val="0059073A"/>
    <w:rsid w:val="005907F9"/>
    <w:rsid w:val="005909D4"/>
    <w:rsid w:val="005909DC"/>
    <w:rsid w:val="00590A49"/>
    <w:rsid w:val="00590AB4"/>
    <w:rsid w:val="00590C38"/>
    <w:rsid w:val="00590C75"/>
    <w:rsid w:val="00590D7F"/>
    <w:rsid w:val="00590E8D"/>
    <w:rsid w:val="00591054"/>
    <w:rsid w:val="005912D8"/>
    <w:rsid w:val="005913BD"/>
    <w:rsid w:val="005913FA"/>
    <w:rsid w:val="00591511"/>
    <w:rsid w:val="0059163C"/>
    <w:rsid w:val="005918B6"/>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0F"/>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AD5"/>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5D51"/>
    <w:rsid w:val="005962B0"/>
    <w:rsid w:val="005962F8"/>
    <w:rsid w:val="00596430"/>
    <w:rsid w:val="005966C7"/>
    <w:rsid w:val="00596A51"/>
    <w:rsid w:val="00596BBA"/>
    <w:rsid w:val="005972D5"/>
    <w:rsid w:val="00597378"/>
    <w:rsid w:val="00597386"/>
    <w:rsid w:val="005975BF"/>
    <w:rsid w:val="005975C4"/>
    <w:rsid w:val="00597602"/>
    <w:rsid w:val="00597728"/>
    <w:rsid w:val="0059792A"/>
    <w:rsid w:val="00597ADD"/>
    <w:rsid w:val="00597B03"/>
    <w:rsid w:val="00597ED8"/>
    <w:rsid w:val="00597FF0"/>
    <w:rsid w:val="005A017D"/>
    <w:rsid w:val="005A035E"/>
    <w:rsid w:val="005A0388"/>
    <w:rsid w:val="005A0564"/>
    <w:rsid w:val="005A08D7"/>
    <w:rsid w:val="005A0A6F"/>
    <w:rsid w:val="005A0B46"/>
    <w:rsid w:val="005A0BD0"/>
    <w:rsid w:val="005A0CAB"/>
    <w:rsid w:val="005A0F14"/>
    <w:rsid w:val="005A1291"/>
    <w:rsid w:val="005A1344"/>
    <w:rsid w:val="005A134A"/>
    <w:rsid w:val="005A14F9"/>
    <w:rsid w:val="005A17AE"/>
    <w:rsid w:val="005A17EC"/>
    <w:rsid w:val="005A19A1"/>
    <w:rsid w:val="005A1C1A"/>
    <w:rsid w:val="005A1CAD"/>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81"/>
    <w:rsid w:val="005A28EB"/>
    <w:rsid w:val="005A29D9"/>
    <w:rsid w:val="005A2B20"/>
    <w:rsid w:val="005A2CAF"/>
    <w:rsid w:val="005A2D56"/>
    <w:rsid w:val="005A2F91"/>
    <w:rsid w:val="005A3025"/>
    <w:rsid w:val="005A3329"/>
    <w:rsid w:val="005A3396"/>
    <w:rsid w:val="005A34C1"/>
    <w:rsid w:val="005A34D4"/>
    <w:rsid w:val="005A34D5"/>
    <w:rsid w:val="005A36A6"/>
    <w:rsid w:val="005A3943"/>
    <w:rsid w:val="005A39D9"/>
    <w:rsid w:val="005A3B6B"/>
    <w:rsid w:val="005A3BC8"/>
    <w:rsid w:val="005A3CE6"/>
    <w:rsid w:val="005A3DCE"/>
    <w:rsid w:val="005A3F0B"/>
    <w:rsid w:val="005A3F75"/>
    <w:rsid w:val="005A3F96"/>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9"/>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0AF"/>
    <w:rsid w:val="005A77E0"/>
    <w:rsid w:val="005A792A"/>
    <w:rsid w:val="005A79AA"/>
    <w:rsid w:val="005A7CDA"/>
    <w:rsid w:val="005A7E2E"/>
    <w:rsid w:val="005A7E89"/>
    <w:rsid w:val="005A7FAC"/>
    <w:rsid w:val="005A7FF2"/>
    <w:rsid w:val="005B0227"/>
    <w:rsid w:val="005B032E"/>
    <w:rsid w:val="005B0351"/>
    <w:rsid w:val="005B05FE"/>
    <w:rsid w:val="005B090D"/>
    <w:rsid w:val="005B0941"/>
    <w:rsid w:val="005B0A8B"/>
    <w:rsid w:val="005B0ADA"/>
    <w:rsid w:val="005B0BE3"/>
    <w:rsid w:val="005B0C0C"/>
    <w:rsid w:val="005B0C57"/>
    <w:rsid w:val="005B0F18"/>
    <w:rsid w:val="005B107E"/>
    <w:rsid w:val="005B10A2"/>
    <w:rsid w:val="005B1149"/>
    <w:rsid w:val="005B11EF"/>
    <w:rsid w:val="005B126A"/>
    <w:rsid w:val="005B12CC"/>
    <w:rsid w:val="005B1398"/>
    <w:rsid w:val="005B1606"/>
    <w:rsid w:val="005B1748"/>
    <w:rsid w:val="005B1816"/>
    <w:rsid w:val="005B1B2B"/>
    <w:rsid w:val="005B1CCB"/>
    <w:rsid w:val="005B1CF1"/>
    <w:rsid w:val="005B1F32"/>
    <w:rsid w:val="005B1F97"/>
    <w:rsid w:val="005B2017"/>
    <w:rsid w:val="005B20EC"/>
    <w:rsid w:val="005B229E"/>
    <w:rsid w:val="005B246A"/>
    <w:rsid w:val="005B262F"/>
    <w:rsid w:val="005B2719"/>
    <w:rsid w:val="005B29A7"/>
    <w:rsid w:val="005B2AAA"/>
    <w:rsid w:val="005B2B26"/>
    <w:rsid w:val="005B2BD5"/>
    <w:rsid w:val="005B2C36"/>
    <w:rsid w:val="005B2D4C"/>
    <w:rsid w:val="005B2F98"/>
    <w:rsid w:val="005B307A"/>
    <w:rsid w:val="005B3139"/>
    <w:rsid w:val="005B32AA"/>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6EC"/>
    <w:rsid w:val="005B4956"/>
    <w:rsid w:val="005B4983"/>
    <w:rsid w:val="005B4A3D"/>
    <w:rsid w:val="005B4BE6"/>
    <w:rsid w:val="005B4CD6"/>
    <w:rsid w:val="005B5016"/>
    <w:rsid w:val="005B5087"/>
    <w:rsid w:val="005B50F9"/>
    <w:rsid w:val="005B5580"/>
    <w:rsid w:val="005B559B"/>
    <w:rsid w:val="005B56B2"/>
    <w:rsid w:val="005B5730"/>
    <w:rsid w:val="005B575D"/>
    <w:rsid w:val="005B5A96"/>
    <w:rsid w:val="005B5AB1"/>
    <w:rsid w:val="005B5D4C"/>
    <w:rsid w:val="005B5F86"/>
    <w:rsid w:val="005B5FED"/>
    <w:rsid w:val="005B609E"/>
    <w:rsid w:val="005B6270"/>
    <w:rsid w:val="005B6472"/>
    <w:rsid w:val="005B65E1"/>
    <w:rsid w:val="005B6631"/>
    <w:rsid w:val="005B6697"/>
    <w:rsid w:val="005B67A7"/>
    <w:rsid w:val="005B6A32"/>
    <w:rsid w:val="005B6A40"/>
    <w:rsid w:val="005B6DF6"/>
    <w:rsid w:val="005B6E74"/>
    <w:rsid w:val="005B6FE9"/>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76"/>
    <w:rsid w:val="005C0AB8"/>
    <w:rsid w:val="005C0B33"/>
    <w:rsid w:val="005C0BA6"/>
    <w:rsid w:val="005C0E3A"/>
    <w:rsid w:val="005C0FE7"/>
    <w:rsid w:val="005C1220"/>
    <w:rsid w:val="005C13A7"/>
    <w:rsid w:val="005C1622"/>
    <w:rsid w:val="005C16CC"/>
    <w:rsid w:val="005C1730"/>
    <w:rsid w:val="005C18A7"/>
    <w:rsid w:val="005C18CA"/>
    <w:rsid w:val="005C18FB"/>
    <w:rsid w:val="005C1948"/>
    <w:rsid w:val="005C1C02"/>
    <w:rsid w:val="005C1D12"/>
    <w:rsid w:val="005C1D31"/>
    <w:rsid w:val="005C1E91"/>
    <w:rsid w:val="005C1FF2"/>
    <w:rsid w:val="005C1FFF"/>
    <w:rsid w:val="005C2016"/>
    <w:rsid w:val="005C2021"/>
    <w:rsid w:val="005C2143"/>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CF0"/>
    <w:rsid w:val="005C2F9B"/>
    <w:rsid w:val="005C3188"/>
    <w:rsid w:val="005C338F"/>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928"/>
    <w:rsid w:val="005C4BFB"/>
    <w:rsid w:val="005C4C4E"/>
    <w:rsid w:val="005C4F28"/>
    <w:rsid w:val="005C5130"/>
    <w:rsid w:val="005C5252"/>
    <w:rsid w:val="005C53E7"/>
    <w:rsid w:val="005C555D"/>
    <w:rsid w:val="005C5616"/>
    <w:rsid w:val="005C5819"/>
    <w:rsid w:val="005C585A"/>
    <w:rsid w:val="005C5870"/>
    <w:rsid w:val="005C58BC"/>
    <w:rsid w:val="005C59B4"/>
    <w:rsid w:val="005C5AAF"/>
    <w:rsid w:val="005C5AB6"/>
    <w:rsid w:val="005C647D"/>
    <w:rsid w:val="005C662F"/>
    <w:rsid w:val="005C66EA"/>
    <w:rsid w:val="005C67AD"/>
    <w:rsid w:val="005C6817"/>
    <w:rsid w:val="005C682B"/>
    <w:rsid w:val="005C68B7"/>
    <w:rsid w:val="005C69EC"/>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08"/>
    <w:rsid w:val="005D059A"/>
    <w:rsid w:val="005D05C7"/>
    <w:rsid w:val="005D0629"/>
    <w:rsid w:val="005D07BC"/>
    <w:rsid w:val="005D07C5"/>
    <w:rsid w:val="005D0BE4"/>
    <w:rsid w:val="005D0CFE"/>
    <w:rsid w:val="005D0DC7"/>
    <w:rsid w:val="005D0DF8"/>
    <w:rsid w:val="005D0ED0"/>
    <w:rsid w:val="005D0EE1"/>
    <w:rsid w:val="005D0F8A"/>
    <w:rsid w:val="005D1095"/>
    <w:rsid w:val="005D1145"/>
    <w:rsid w:val="005D1168"/>
    <w:rsid w:val="005D137E"/>
    <w:rsid w:val="005D13C4"/>
    <w:rsid w:val="005D146D"/>
    <w:rsid w:val="005D155A"/>
    <w:rsid w:val="005D15C4"/>
    <w:rsid w:val="005D1690"/>
    <w:rsid w:val="005D1A0C"/>
    <w:rsid w:val="005D1B1E"/>
    <w:rsid w:val="005D1CD5"/>
    <w:rsid w:val="005D1EEE"/>
    <w:rsid w:val="005D21B7"/>
    <w:rsid w:val="005D229C"/>
    <w:rsid w:val="005D22C8"/>
    <w:rsid w:val="005D26B1"/>
    <w:rsid w:val="005D2762"/>
    <w:rsid w:val="005D2768"/>
    <w:rsid w:val="005D2774"/>
    <w:rsid w:val="005D27BE"/>
    <w:rsid w:val="005D2827"/>
    <w:rsid w:val="005D288D"/>
    <w:rsid w:val="005D2986"/>
    <w:rsid w:val="005D2A46"/>
    <w:rsid w:val="005D2B5A"/>
    <w:rsid w:val="005D2C79"/>
    <w:rsid w:val="005D2D40"/>
    <w:rsid w:val="005D2DAD"/>
    <w:rsid w:val="005D3005"/>
    <w:rsid w:val="005D3080"/>
    <w:rsid w:val="005D30C1"/>
    <w:rsid w:val="005D331C"/>
    <w:rsid w:val="005D36CA"/>
    <w:rsid w:val="005D36F8"/>
    <w:rsid w:val="005D3801"/>
    <w:rsid w:val="005D3936"/>
    <w:rsid w:val="005D39CD"/>
    <w:rsid w:val="005D39F4"/>
    <w:rsid w:val="005D3A2D"/>
    <w:rsid w:val="005D3AFF"/>
    <w:rsid w:val="005D3B09"/>
    <w:rsid w:val="005D3B10"/>
    <w:rsid w:val="005D3C7D"/>
    <w:rsid w:val="005D3E3A"/>
    <w:rsid w:val="005D4120"/>
    <w:rsid w:val="005D4161"/>
    <w:rsid w:val="005D4302"/>
    <w:rsid w:val="005D4856"/>
    <w:rsid w:val="005D4935"/>
    <w:rsid w:val="005D4B3E"/>
    <w:rsid w:val="005D4B43"/>
    <w:rsid w:val="005D4B6F"/>
    <w:rsid w:val="005D4B7B"/>
    <w:rsid w:val="005D4D55"/>
    <w:rsid w:val="005D4EEA"/>
    <w:rsid w:val="005D54A8"/>
    <w:rsid w:val="005D5878"/>
    <w:rsid w:val="005D58F0"/>
    <w:rsid w:val="005D5A16"/>
    <w:rsid w:val="005D5A20"/>
    <w:rsid w:val="005D5C69"/>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3A5"/>
    <w:rsid w:val="005D7429"/>
    <w:rsid w:val="005D74E6"/>
    <w:rsid w:val="005D74EC"/>
    <w:rsid w:val="005D74F2"/>
    <w:rsid w:val="005D75AD"/>
    <w:rsid w:val="005D786C"/>
    <w:rsid w:val="005D78BB"/>
    <w:rsid w:val="005D79E2"/>
    <w:rsid w:val="005D7A72"/>
    <w:rsid w:val="005D7AA5"/>
    <w:rsid w:val="005D7B84"/>
    <w:rsid w:val="005D7BBA"/>
    <w:rsid w:val="005D7D68"/>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781"/>
    <w:rsid w:val="005E084D"/>
    <w:rsid w:val="005E08EB"/>
    <w:rsid w:val="005E0BB6"/>
    <w:rsid w:val="005E0CDA"/>
    <w:rsid w:val="005E0ED4"/>
    <w:rsid w:val="005E0FF6"/>
    <w:rsid w:val="005E10BA"/>
    <w:rsid w:val="005E12AC"/>
    <w:rsid w:val="005E1338"/>
    <w:rsid w:val="005E1516"/>
    <w:rsid w:val="005E170B"/>
    <w:rsid w:val="005E187A"/>
    <w:rsid w:val="005E1898"/>
    <w:rsid w:val="005E192D"/>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2E"/>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12"/>
    <w:rsid w:val="005E3EB1"/>
    <w:rsid w:val="005E4058"/>
    <w:rsid w:val="005E40D4"/>
    <w:rsid w:val="005E4107"/>
    <w:rsid w:val="005E42D3"/>
    <w:rsid w:val="005E463B"/>
    <w:rsid w:val="005E46DF"/>
    <w:rsid w:val="005E4702"/>
    <w:rsid w:val="005E477D"/>
    <w:rsid w:val="005E495C"/>
    <w:rsid w:val="005E49E0"/>
    <w:rsid w:val="005E4A15"/>
    <w:rsid w:val="005E4C29"/>
    <w:rsid w:val="005E4DBD"/>
    <w:rsid w:val="005E4DEA"/>
    <w:rsid w:val="005E4E0F"/>
    <w:rsid w:val="005E4F45"/>
    <w:rsid w:val="005E531D"/>
    <w:rsid w:val="005E55B8"/>
    <w:rsid w:val="005E55D3"/>
    <w:rsid w:val="005E5649"/>
    <w:rsid w:val="005E565E"/>
    <w:rsid w:val="005E5876"/>
    <w:rsid w:val="005E5F55"/>
    <w:rsid w:val="005E6127"/>
    <w:rsid w:val="005E616C"/>
    <w:rsid w:val="005E635D"/>
    <w:rsid w:val="005E6426"/>
    <w:rsid w:val="005E6445"/>
    <w:rsid w:val="005E6AC9"/>
    <w:rsid w:val="005E6C9C"/>
    <w:rsid w:val="005E7069"/>
    <w:rsid w:val="005E7088"/>
    <w:rsid w:val="005E70AB"/>
    <w:rsid w:val="005E7160"/>
    <w:rsid w:val="005E71BC"/>
    <w:rsid w:val="005E720B"/>
    <w:rsid w:val="005E745B"/>
    <w:rsid w:val="005E74B6"/>
    <w:rsid w:val="005E74D0"/>
    <w:rsid w:val="005E7617"/>
    <w:rsid w:val="005E76B9"/>
    <w:rsid w:val="005E7759"/>
    <w:rsid w:val="005E7893"/>
    <w:rsid w:val="005E797F"/>
    <w:rsid w:val="005E79E5"/>
    <w:rsid w:val="005E79F3"/>
    <w:rsid w:val="005E7A79"/>
    <w:rsid w:val="005E7A89"/>
    <w:rsid w:val="005E7BD9"/>
    <w:rsid w:val="005E7CB4"/>
    <w:rsid w:val="005E7E1B"/>
    <w:rsid w:val="005E7EAE"/>
    <w:rsid w:val="005E7FC1"/>
    <w:rsid w:val="005E7FC4"/>
    <w:rsid w:val="005F0108"/>
    <w:rsid w:val="005F0155"/>
    <w:rsid w:val="005F0291"/>
    <w:rsid w:val="005F0347"/>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407"/>
    <w:rsid w:val="005F1788"/>
    <w:rsid w:val="005F18DE"/>
    <w:rsid w:val="005F1ACC"/>
    <w:rsid w:val="005F1BE8"/>
    <w:rsid w:val="005F21A5"/>
    <w:rsid w:val="005F233C"/>
    <w:rsid w:val="005F2470"/>
    <w:rsid w:val="005F2609"/>
    <w:rsid w:val="005F28C6"/>
    <w:rsid w:val="005F28F4"/>
    <w:rsid w:val="005F2926"/>
    <w:rsid w:val="005F2C3E"/>
    <w:rsid w:val="005F2F84"/>
    <w:rsid w:val="005F3923"/>
    <w:rsid w:val="005F3BA3"/>
    <w:rsid w:val="005F3BE4"/>
    <w:rsid w:val="005F3CEE"/>
    <w:rsid w:val="005F3D71"/>
    <w:rsid w:val="005F3D8B"/>
    <w:rsid w:val="005F3F16"/>
    <w:rsid w:val="005F3F39"/>
    <w:rsid w:val="005F403F"/>
    <w:rsid w:val="005F4147"/>
    <w:rsid w:val="005F414F"/>
    <w:rsid w:val="005F41E0"/>
    <w:rsid w:val="005F431C"/>
    <w:rsid w:val="005F453A"/>
    <w:rsid w:val="005F4614"/>
    <w:rsid w:val="005F4747"/>
    <w:rsid w:val="005F4910"/>
    <w:rsid w:val="005F496F"/>
    <w:rsid w:val="005F4AAA"/>
    <w:rsid w:val="005F4CE7"/>
    <w:rsid w:val="005F4E58"/>
    <w:rsid w:val="005F4E6E"/>
    <w:rsid w:val="005F4F5C"/>
    <w:rsid w:val="005F4FBE"/>
    <w:rsid w:val="005F508C"/>
    <w:rsid w:val="005F5114"/>
    <w:rsid w:val="005F52CC"/>
    <w:rsid w:val="005F54CB"/>
    <w:rsid w:val="005F555E"/>
    <w:rsid w:val="005F556B"/>
    <w:rsid w:val="005F566C"/>
    <w:rsid w:val="005F56B2"/>
    <w:rsid w:val="005F57A4"/>
    <w:rsid w:val="005F57C2"/>
    <w:rsid w:val="005F5B83"/>
    <w:rsid w:val="005F5D52"/>
    <w:rsid w:val="005F5D98"/>
    <w:rsid w:val="005F5E6F"/>
    <w:rsid w:val="005F5E99"/>
    <w:rsid w:val="005F6280"/>
    <w:rsid w:val="005F6438"/>
    <w:rsid w:val="005F6448"/>
    <w:rsid w:val="005F648C"/>
    <w:rsid w:val="005F6510"/>
    <w:rsid w:val="005F681C"/>
    <w:rsid w:val="005F6820"/>
    <w:rsid w:val="005F6861"/>
    <w:rsid w:val="005F68F5"/>
    <w:rsid w:val="005F6BD4"/>
    <w:rsid w:val="005F6C05"/>
    <w:rsid w:val="005F6D88"/>
    <w:rsid w:val="005F6E26"/>
    <w:rsid w:val="005F6FB0"/>
    <w:rsid w:val="005F710B"/>
    <w:rsid w:val="005F714C"/>
    <w:rsid w:val="005F7188"/>
    <w:rsid w:val="005F72FE"/>
    <w:rsid w:val="005F74D1"/>
    <w:rsid w:val="005F762A"/>
    <w:rsid w:val="005F762C"/>
    <w:rsid w:val="005F765E"/>
    <w:rsid w:val="005F7707"/>
    <w:rsid w:val="005F7791"/>
    <w:rsid w:val="005F78BD"/>
    <w:rsid w:val="005F7985"/>
    <w:rsid w:val="005F7B88"/>
    <w:rsid w:val="005F7C1A"/>
    <w:rsid w:val="006003E2"/>
    <w:rsid w:val="00600596"/>
    <w:rsid w:val="00600684"/>
    <w:rsid w:val="006006E9"/>
    <w:rsid w:val="006006EF"/>
    <w:rsid w:val="00600758"/>
    <w:rsid w:val="00600782"/>
    <w:rsid w:val="00600831"/>
    <w:rsid w:val="00600879"/>
    <w:rsid w:val="0060098C"/>
    <w:rsid w:val="00600AB6"/>
    <w:rsid w:val="00600CA8"/>
    <w:rsid w:val="00600CEB"/>
    <w:rsid w:val="00600D15"/>
    <w:rsid w:val="00600D24"/>
    <w:rsid w:val="00600D62"/>
    <w:rsid w:val="00600E14"/>
    <w:rsid w:val="00600EF3"/>
    <w:rsid w:val="0060103A"/>
    <w:rsid w:val="006010CB"/>
    <w:rsid w:val="0060125D"/>
    <w:rsid w:val="0060138C"/>
    <w:rsid w:val="00601577"/>
    <w:rsid w:val="00601690"/>
    <w:rsid w:val="006016FB"/>
    <w:rsid w:val="0060186E"/>
    <w:rsid w:val="0060195E"/>
    <w:rsid w:val="006019CA"/>
    <w:rsid w:val="00601A0B"/>
    <w:rsid w:val="00601C8A"/>
    <w:rsid w:val="00601CB1"/>
    <w:rsid w:val="00602245"/>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BF5"/>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39"/>
    <w:rsid w:val="00604AE7"/>
    <w:rsid w:val="00604C9F"/>
    <w:rsid w:val="00604CD4"/>
    <w:rsid w:val="00604DCE"/>
    <w:rsid w:val="00604DE1"/>
    <w:rsid w:val="00604F1A"/>
    <w:rsid w:val="00605046"/>
    <w:rsid w:val="0060505F"/>
    <w:rsid w:val="006050E5"/>
    <w:rsid w:val="00605177"/>
    <w:rsid w:val="00605302"/>
    <w:rsid w:val="006054CD"/>
    <w:rsid w:val="006054E8"/>
    <w:rsid w:val="00605545"/>
    <w:rsid w:val="006055A1"/>
    <w:rsid w:val="00605698"/>
    <w:rsid w:val="00605748"/>
    <w:rsid w:val="00605814"/>
    <w:rsid w:val="00605A42"/>
    <w:rsid w:val="00605AF7"/>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057"/>
    <w:rsid w:val="006071CE"/>
    <w:rsid w:val="0060722D"/>
    <w:rsid w:val="00607517"/>
    <w:rsid w:val="0060759F"/>
    <w:rsid w:val="006076BE"/>
    <w:rsid w:val="006076F7"/>
    <w:rsid w:val="0060785B"/>
    <w:rsid w:val="006079E9"/>
    <w:rsid w:val="00607A05"/>
    <w:rsid w:val="00607A47"/>
    <w:rsid w:val="00607B43"/>
    <w:rsid w:val="00607B92"/>
    <w:rsid w:val="00607D81"/>
    <w:rsid w:val="0060D0E0"/>
    <w:rsid w:val="006101DF"/>
    <w:rsid w:val="0061065C"/>
    <w:rsid w:val="00610676"/>
    <w:rsid w:val="00610747"/>
    <w:rsid w:val="006107FE"/>
    <w:rsid w:val="0061088B"/>
    <w:rsid w:val="0061088F"/>
    <w:rsid w:val="00610A5C"/>
    <w:rsid w:val="00610BE5"/>
    <w:rsid w:val="00610C98"/>
    <w:rsid w:val="00610E03"/>
    <w:rsid w:val="00610E9C"/>
    <w:rsid w:val="00610EE1"/>
    <w:rsid w:val="00610F5E"/>
    <w:rsid w:val="006113FA"/>
    <w:rsid w:val="0061149E"/>
    <w:rsid w:val="0061157D"/>
    <w:rsid w:val="0061166D"/>
    <w:rsid w:val="0061176E"/>
    <w:rsid w:val="006117E2"/>
    <w:rsid w:val="0061180D"/>
    <w:rsid w:val="00611870"/>
    <w:rsid w:val="00611906"/>
    <w:rsid w:val="00611E55"/>
    <w:rsid w:val="00612037"/>
    <w:rsid w:val="006120A9"/>
    <w:rsid w:val="006121C4"/>
    <w:rsid w:val="006121C7"/>
    <w:rsid w:val="0061221F"/>
    <w:rsid w:val="0061224B"/>
    <w:rsid w:val="00612696"/>
    <w:rsid w:val="00612AFF"/>
    <w:rsid w:val="00612B43"/>
    <w:rsid w:val="00612C9E"/>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082"/>
    <w:rsid w:val="0061418F"/>
    <w:rsid w:val="006141C4"/>
    <w:rsid w:val="006141FD"/>
    <w:rsid w:val="00614220"/>
    <w:rsid w:val="00614349"/>
    <w:rsid w:val="006146D9"/>
    <w:rsid w:val="006146E7"/>
    <w:rsid w:val="00614731"/>
    <w:rsid w:val="0061480C"/>
    <w:rsid w:val="00614ACC"/>
    <w:rsid w:val="00614CD1"/>
    <w:rsid w:val="00614E7C"/>
    <w:rsid w:val="0061501F"/>
    <w:rsid w:val="006151F2"/>
    <w:rsid w:val="00615215"/>
    <w:rsid w:val="0061528C"/>
    <w:rsid w:val="006154BF"/>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2B"/>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341"/>
    <w:rsid w:val="00620532"/>
    <w:rsid w:val="00620588"/>
    <w:rsid w:val="006206ED"/>
    <w:rsid w:val="00620ACA"/>
    <w:rsid w:val="00620C00"/>
    <w:rsid w:val="00620C84"/>
    <w:rsid w:val="00620CFE"/>
    <w:rsid w:val="00620E3E"/>
    <w:rsid w:val="00620FA4"/>
    <w:rsid w:val="0062101D"/>
    <w:rsid w:val="006210E4"/>
    <w:rsid w:val="00621153"/>
    <w:rsid w:val="006212DB"/>
    <w:rsid w:val="006213AE"/>
    <w:rsid w:val="00621404"/>
    <w:rsid w:val="00621446"/>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358"/>
    <w:rsid w:val="006227BA"/>
    <w:rsid w:val="00622B4B"/>
    <w:rsid w:val="00622BBC"/>
    <w:rsid w:val="00622C8A"/>
    <w:rsid w:val="00622CA2"/>
    <w:rsid w:val="00622E22"/>
    <w:rsid w:val="00622F4A"/>
    <w:rsid w:val="0062324C"/>
    <w:rsid w:val="00623502"/>
    <w:rsid w:val="0062355F"/>
    <w:rsid w:val="00623583"/>
    <w:rsid w:val="006235AF"/>
    <w:rsid w:val="006239F2"/>
    <w:rsid w:val="00623A09"/>
    <w:rsid w:val="00623A90"/>
    <w:rsid w:val="00623E08"/>
    <w:rsid w:val="0062433D"/>
    <w:rsid w:val="00624342"/>
    <w:rsid w:val="006244AA"/>
    <w:rsid w:val="0062462F"/>
    <w:rsid w:val="006248B0"/>
    <w:rsid w:val="006248FD"/>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1E4"/>
    <w:rsid w:val="0062642E"/>
    <w:rsid w:val="0062661B"/>
    <w:rsid w:val="006266DD"/>
    <w:rsid w:val="00626A57"/>
    <w:rsid w:val="00626A67"/>
    <w:rsid w:val="00626C8B"/>
    <w:rsid w:val="00626E2F"/>
    <w:rsid w:val="00626F45"/>
    <w:rsid w:val="00626FFC"/>
    <w:rsid w:val="00627119"/>
    <w:rsid w:val="006271A6"/>
    <w:rsid w:val="006271BC"/>
    <w:rsid w:val="0062742F"/>
    <w:rsid w:val="0062746D"/>
    <w:rsid w:val="006276C5"/>
    <w:rsid w:val="00627772"/>
    <w:rsid w:val="0062780A"/>
    <w:rsid w:val="00627832"/>
    <w:rsid w:val="00627931"/>
    <w:rsid w:val="00627949"/>
    <w:rsid w:val="0062797C"/>
    <w:rsid w:val="00627A51"/>
    <w:rsid w:val="00627C96"/>
    <w:rsid w:val="00627DFE"/>
    <w:rsid w:val="00627F10"/>
    <w:rsid w:val="00627F8A"/>
    <w:rsid w:val="00627FB7"/>
    <w:rsid w:val="00630118"/>
    <w:rsid w:val="006302A3"/>
    <w:rsid w:val="00630364"/>
    <w:rsid w:val="00630514"/>
    <w:rsid w:val="006307C0"/>
    <w:rsid w:val="00630C13"/>
    <w:rsid w:val="006310AE"/>
    <w:rsid w:val="00631152"/>
    <w:rsid w:val="0063139D"/>
    <w:rsid w:val="00631449"/>
    <w:rsid w:val="00631462"/>
    <w:rsid w:val="006315FD"/>
    <w:rsid w:val="0063164C"/>
    <w:rsid w:val="00631762"/>
    <w:rsid w:val="006317B0"/>
    <w:rsid w:val="00631934"/>
    <w:rsid w:val="00631E8F"/>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8A9"/>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73E"/>
    <w:rsid w:val="006358A8"/>
    <w:rsid w:val="00635943"/>
    <w:rsid w:val="00635A18"/>
    <w:rsid w:val="00635C60"/>
    <w:rsid w:val="00635DB5"/>
    <w:rsid w:val="00635E0E"/>
    <w:rsid w:val="00635E80"/>
    <w:rsid w:val="00635E96"/>
    <w:rsid w:val="00635F33"/>
    <w:rsid w:val="006362D3"/>
    <w:rsid w:val="006362F9"/>
    <w:rsid w:val="00636304"/>
    <w:rsid w:val="00636343"/>
    <w:rsid w:val="006363F8"/>
    <w:rsid w:val="00636577"/>
    <w:rsid w:val="0063664D"/>
    <w:rsid w:val="00636653"/>
    <w:rsid w:val="00636925"/>
    <w:rsid w:val="0063697C"/>
    <w:rsid w:val="006369A9"/>
    <w:rsid w:val="00636A19"/>
    <w:rsid w:val="00636A3F"/>
    <w:rsid w:val="00636ADD"/>
    <w:rsid w:val="00636E70"/>
    <w:rsid w:val="00637192"/>
    <w:rsid w:val="00637248"/>
    <w:rsid w:val="006373CD"/>
    <w:rsid w:val="00637743"/>
    <w:rsid w:val="006377DD"/>
    <w:rsid w:val="00637FC4"/>
    <w:rsid w:val="00640277"/>
    <w:rsid w:val="00640284"/>
    <w:rsid w:val="006403A3"/>
    <w:rsid w:val="006404A9"/>
    <w:rsid w:val="00640792"/>
    <w:rsid w:val="00640874"/>
    <w:rsid w:val="00640A32"/>
    <w:rsid w:val="00640B0E"/>
    <w:rsid w:val="00640B38"/>
    <w:rsid w:val="00640E7A"/>
    <w:rsid w:val="00640E88"/>
    <w:rsid w:val="00641283"/>
    <w:rsid w:val="006413CF"/>
    <w:rsid w:val="00641413"/>
    <w:rsid w:val="00641465"/>
    <w:rsid w:val="006415FC"/>
    <w:rsid w:val="0064165D"/>
    <w:rsid w:val="00641734"/>
    <w:rsid w:val="006417DD"/>
    <w:rsid w:val="00641A02"/>
    <w:rsid w:val="00641A19"/>
    <w:rsid w:val="00641BBE"/>
    <w:rsid w:val="00641CDE"/>
    <w:rsid w:val="00641D5F"/>
    <w:rsid w:val="00641F0E"/>
    <w:rsid w:val="00641F46"/>
    <w:rsid w:val="00641FB4"/>
    <w:rsid w:val="006420B8"/>
    <w:rsid w:val="00642163"/>
    <w:rsid w:val="00642569"/>
    <w:rsid w:val="00642645"/>
    <w:rsid w:val="006426ED"/>
    <w:rsid w:val="00642A86"/>
    <w:rsid w:val="00642BA3"/>
    <w:rsid w:val="00642E8C"/>
    <w:rsid w:val="00642F3A"/>
    <w:rsid w:val="006431C0"/>
    <w:rsid w:val="00643386"/>
    <w:rsid w:val="006433BD"/>
    <w:rsid w:val="00643562"/>
    <w:rsid w:val="00643668"/>
    <w:rsid w:val="0064370F"/>
    <w:rsid w:val="00643784"/>
    <w:rsid w:val="00643803"/>
    <w:rsid w:val="00643854"/>
    <w:rsid w:val="00643992"/>
    <w:rsid w:val="00643B82"/>
    <w:rsid w:val="00643FA1"/>
    <w:rsid w:val="00644123"/>
    <w:rsid w:val="00644186"/>
    <w:rsid w:val="00644A14"/>
    <w:rsid w:val="00644A21"/>
    <w:rsid w:val="00644AB3"/>
    <w:rsid w:val="00644B34"/>
    <w:rsid w:val="00644E43"/>
    <w:rsid w:val="00644FCA"/>
    <w:rsid w:val="00645246"/>
    <w:rsid w:val="0064527C"/>
    <w:rsid w:val="006452BD"/>
    <w:rsid w:val="006455C8"/>
    <w:rsid w:val="006456E2"/>
    <w:rsid w:val="006457B3"/>
    <w:rsid w:val="00645865"/>
    <w:rsid w:val="0064589C"/>
    <w:rsid w:val="006459A9"/>
    <w:rsid w:val="00645C32"/>
    <w:rsid w:val="00645C9F"/>
    <w:rsid w:val="00645D87"/>
    <w:rsid w:val="00645E84"/>
    <w:rsid w:val="00645EF3"/>
    <w:rsid w:val="00645FD1"/>
    <w:rsid w:val="006462E5"/>
    <w:rsid w:val="00646305"/>
    <w:rsid w:val="0064646F"/>
    <w:rsid w:val="00646864"/>
    <w:rsid w:val="00646980"/>
    <w:rsid w:val="00646A6C"/>
    <w:rsid w:val="00646C4A"/>
    <w:rsid w:val="00646C84"/>
    <w:rsid w:val="00646CB0"/>
    <w:rsid w:val="00646CF0"/>
    <w:rsid w:val="00646EC6"/>
    <w:rsid w:val="00646F77"/>
    <w:rsid w:val="00646FD5"/>
    <w:rsid w:val="00647049"/>
    <w:rsid w:val="0064705A"/>
    <w:rsid w:val="006470F2"/>
    <w:rsid w:val="0064713E"/>
    <w:rsid w:val="006475E6"/>
    <w:rsid w:val="00647649"/>
    <w:rsid w:val="00647ACD"/>
    <w:rsid w:val="00647C31"/>
    <w:rsid w:val="00647DC8"/>
    <w:rsid w:val="00647E20"/>
    <w:rsid w:val="0065025C"/>
    <w:rsid w:val="00650447"/>
    <w:rsid w:val="00650550"/>
    <w:rsid w:val="00650702"/>
    <w:rsid w:val="00650724"/>
    <w:rsid w:val="006507C9"/>
    <w:rsid w:val="00650806"/>
    <w:rsid w:val="006508B9"/>
    <w:rsid w:val="006508CB"/>
    <w:rsid w:val="0065099B"/>
    <w:rsid w:val="00650A6B"/>
    <w:rsid w:val="00650CA1"/>
    <w:rsid w:val="00650EF1"/>
    <w:rsid w:val="00650EF6"/>
    <w:rsid w:val="00650F20"/>
    <w:rsid w:val="00650FB4"/>
    <w:rsid w:val="00650FDE"/>
    <w:rsid w:val="0065109D"/>
    <w:rsid w:val="0065127B"/>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0"/>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59F"/>
    <w:rsid w:val="0065564A"/>
    <w:rsid w:val="00655868"/>
    <w:rsid w:val="00655878"/>
    <w:rsid w:val="00655A99"/>
    <w:rsid w:val="00655C45"/>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595"/>
    <w:rsid w:val="00660691"/>
    <w:rsid w:val="006607C5"/>
    <w:rsid w:val="00660AF3"/>
    <w:rsid w:val="00660B91"/>
    <w:rsid w:val="00660C39"/>
    <w:rsid w:val="00660DC0"/>
    <w:rsid w:val="00660DCA"/>
    <w:rsid w:val="00660E21"/>
    <w:rsid w:val="00660E2E"/>
    <w:rsid w:val="0066107C"/>
    <w:rsid w:val="0066110D"/>
    <w:rsid w:val="006611BB"/>
    <w:rsid w:val="0066120F"/>
    <w:rsid w:val="0066132F"/>
    <w:rsid w:val="006613AC"/>
    <w:rsid w:val="006613C6"/>
    <w:rsid w:val="006613ED"/>
    <w:rsid w:val="006614BE"/>
    <w:rsid w:val="0066151F"/>
    <w:rsid w:val="006619B0"/>
    <w:rsid w:val="006619E9"/>
    <w:rsid w:val="00661B6C"/>
    <w:rsid w:val="00661C9C"/>
    <w:rsid w:val="00661DBD"/>
    <w:rsid w:val="00661F0E"/>
    <w:rsid w:val="00662012"/>
    <w:rsid w:val="0066208F"/>
    <w:rsid w:val="0066217B"/>
    <w:rsid w:val="006622B6"/>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497"/>
    <w:rsid w:val="006634C0"/>
    <w:rsid w:val="0066360E"/>
    <w:rsid w:val="006636B1"/>
    <w:rsid w:val="00663875"/>
    <w:rsid w:val="006638E6"/>
    <w:rsid w:val="006638EF"/>
    <w:rsid w:val="00663BC4"/>
    <w:rsid w:val="00663CBF"/>
    <w:rsid w:val="00663D5D"/>
    <w:rsid w:val="00663D60"/>
    <w:rsid w:val="00663D94"/>
    <w:rsid w:val="00663DAA"/>
    <w:rsid w:val="006641DA"/>
    <w:rsid w:val="006641F4"/>
    <w:rsid w:val="00664244"/>
    <w:rsid w:val="006644DE"/>
    <w:rsid w:val="00664585"/>
    <w:rsid w:val="00664647"/>
    <w:rsid w:val="0066483B"/>
    <w:rsid w:val="00664AB1"/>
    <w:rsid w:val="00664B37"/>
    <w:rsid w:val="00664C41"/>
    <w:rsid w:val="00664D7E"/>
    <w:rsid w:val="00664E18"/>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6AC"/>
    <w:rsid w:val="00666769"/>
    <w:rsid w:val="00666797"/>
    <w:rsid w:val="0066684B"/>
    <w:rsid w:val="0066699A"/>
    <w:rsid w:val="00666B60"/>
    <w:rsid w:val="00666BA0"/>
    <w:rsid w:val="00666BDE"/>
    <w:rsid w:val="00666C38"/>
    <w:rsid w:val="00666DFC"/>
    <w:rsid w:val="00666EBB"/>
    <w:rsid w:val="0066743F"/>
    <w:rsid w:val="00667494"/>
    <w:rsid w:val="00667712"/>
    <w:rsid w:val="00667745"/>
    <w:rsid w:val="0066776C"/>
    <w:rsid w:val="0066779E"/>
    <w:rsid w:val="00667811"/>
    <w:rsid w:val="00667A5F"/>
    <w:rsid w:val="00667A80"/>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27A"/>
    <w:rsid w:val="00672339"/>
    <w:rsid w:val="0067248E"/>
    <w:rsid w:val="00672575"/>
    <w:rsid w:val="0067267B"/>
    <w:rsid w:val="0067269D"/>
    <w:rsid w:val="006726B8"/>
    <w:rsid w:val="0067274A"/>
    <w:rsid w:val="00672819"/>
    <w:rsid w:val="006728FF"/>
    <w:rsid w:val="00672988"/>
    <w:rsid w:val="00672C64"/>
    <w:rsid w:val="00672CE2"/>
    <w:rsid w:val="00672D84"/>
    <w:rsid w:val="00672DB9"/>
    <w:rsid w:val="00672F7B"/>
    <w:rsid w:val="00673006"/>
    <w:rsid w:val="0067324E"/>
    <w:rsid w:val="00673462"/>
    <w:rsid w:val="006734AB"/>
    <w:rsid w:val="006735CC"/>
    <w:rsid w:val="00673762"/>
    <w:rsid w:val="006737C3"/>
    <w:rsid w:val="00673835"/>
    <w:rsid w:val="0067397A"/>
    <w:rsid w:val="00673A89"/>
    <w:rsid w:val="00673A9E"/>
    <w:rsid w:val="00673AAA"/>
    <w:rsid w:val="00673CB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6A7"/>
    <w:rsid w:val="0067691F"/>
    <w:rsid w:val="006769ED"/>
    <w:rsid w:val="00676A1D"/>
    <w:rsid w:val="00676A64"/>
    <w:rsid w:val="00676AF1"/>
    <w:rsid w:val="00676B22"/>
    <w:rsid w:val="00676B77"/>
    <w:rsid w:val="006770F5"/>
    <w:rsid w:val="006771DC"/>
    <w:rsid w:val="006777E3"/>
    <w:rsid w:val="00677925"/>
    <w:rsid w:val="006779BF"/>
    <w:rsid w:val="00677BAA"/>
    <w:rsid w:val="00677CB9"/>
    <w:rsid w:val="00677DA6"/>
    <w:rsid w:val="00677E14"/>
    <w:rsid w:val="00677E51"/>
    <w:rsid w:val="00677E9E"/>
    <w:rsid w:val="00677F75"/>
    <w:rsid w:val="006801EB"/>
    <w:rsid w:val="00680491"/>
    <w:rsid w:val="00680592"/>
    <w:rsid w:val="0068085A"/>
    <w:rsid w:val="00680957"/>
    <w:rsid w:val="0068098E"/>
    <w:rsid w:val="006809BA"/>
    <w:rsid w:val="00680AB8"/>
    <w:rsid w:val="00680C00"/>
    <w:rsid w:val="00680C20"/>
    <w:rsid w:val="00680C21"/>
    <w:rsid w:val="00680C8C"/>
    <w:rsid w:val="00680F46"/>
    <w:rsid w:val="00681049"/>
    <w:rsid w:val="006811C5"/>
    <w:rsid w:val="0068128C"/>
    <w:rsid w:val="006813A6"/>
    <w:rsid w:val="00681450"/>
    <w:rsid w:val="00681462"/>
    <w:rsid w:val="00681629"/>
    <w:rsid w:val="00681732"/>
    <w:rsid w:val="006817F6"/>
    <w:rsid w:val="0068182B"/>
    <w:rsid w:val="00681AC7"/>
    <w:rsid w:val="00681C25"/>
    <w:rsid w:val="00681ED4"/>
    <w:rsid w:val="00681FDC"/>
    <w:rsid w:val="006823D1"/>
    <w:rsid w:val="0068242C"/>
    <w:rsid w:val="00682473"/>
    <w:rsid w:val="0068253B"/>
    <w:rsid w:val="0068253E"/>
    <w:rsid w:val="0068256D"/>
    <w:rsid w:val="00682683"/>
    <w:rsid w:val="006826A3"/>
    <w:rsid w:val="006826A9"/>
    <w:rsid w:val="0068276C"/>
    <w:rsid w:val="00682B53"/>
    <w:rsid w:val="00682C71"/>
    <w:rsid w:val="00682DD4"/>
    <w:rsid w:val="00682F27"/>
    <w:rsid w:val="006831D8"/>
    <w:rsid w:val="00683259"/>
    <w:rsid w:val="006837DC"/>
    <w:rsid w:val="006839FB"/>
    <w:rsid w:val="00683A01"/>
    <w:rsid w:val="00683A4F"/>
    <w:rsid w:val="00683C22"/>
    <w:rsid w:val="00683C61"/>
    <w:rsid w:val="00683C9A"/>
    <w:rsid w:val="00683D4C"/>
    <w:rsid w:val="00683D70"/>
    <w:rsid w:val="00683EDB"/>
    <w:rsid w:val="006842CC"/>
    <w:rsid w:val="006844D8"/>
    <w:rsid w:val="00684649"/>
    <w:rsid w:val="00684720"/>
    <w:rsid w:val="006847F7"/>
    <w:rsid w:val="00684D9D"/>
    <w:rsid w:val="00684DBB"/>
    <w:rsid w:val="00685190"/>
    <w:rsid w:val="00685256"/>
    <w:rsid w:val="006859B6"/>
    <w:rsid w:val="006859DB"/>
    <w:rsid w:val="00685B16"/>
    <w:rsid w:val="00685B61"/>
    <w:rsid w:val="00685DF6"/>
    <w:rsid w:val="00685E29"/>
    <w:rsid w:val="00685FAF"/>
    <w:rsid w:val="00686303"/>
    <w:rsid w:val="00686320"/>
    <w:rsid w:val="00686383"/>
    <w:rsid w:val="00686441"/>
    <w:rsid w:val="00686558"/>
    <w:rsid w:val="0068678D"/>
    <w:rsid w:val="00686844"/>
    <w:rsid w:val="00686B3D"/>
    <w:rsid w:val="00686C13"/>
    <w:rsid w:val="00686D3F"/>
    <w:rsid w:val="00686DAD"/>
    <w:rsid w:val="00686E03"/>
    <w:rsid w:val="00686EF7"/>
    <w:rsid w:val="00686F44"/>
    <w:rsid w:val="0068720C"/>
    <w:rsid w:val="00687488"/>
    <w:rsid w:val="006875FE"/>
    <w:rsid w:val="00687863"/>
    <w:rsid w:val="0068796C"/>
    <w:rsid w:val="00687CCA"/>
    <w:rsid w:val="00687E83"/>
    <w:rsid w:val="00687FFD"/>
    <w:rsid w:val="00690278"/>
    <w:rsid w:val="00690312"/>
    <w:rsid w:val="006903DA"/>
    <w:rsid w:val="006904ED"/>
    <w:rsid w:val="006906AD"/>
    <w:rsid w:val="006908BB"/>
    <w:rsid w:val="00690CF6"/>
    <w:rsid w:val="00690DA4"/>
    <w:rsid w:val="00690E2E"/>
    <w:rsid w:val="0069124A"/>
    <w:rsid w:val="00691345"/>
    <w:rsid w:val="0069135D"/>
    <w:rsid w:val="006915D7"/>
    <w:rsid w:val="00691939"/>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8E"/>
    <w:rsid w:val="00694DB3"/>
    <w:rsid w:val="00694F9F"/>
    <w:rsid w:val="0069500F"/>
    <w:rsid w:val="006953B6"/>
    <w:rsid w:val="00695443"/>
    <w:rsid w:val="006955AF"/>
    <w:rsid w:val="006956B7"/>
    <w:rsid w:val="006956CA"/>
    <w:rsid w:val="00695740"/>
    <w:rsid w:val="006957DB"/>
    <w:rsid w:val="006957FC"/>
    <w:rsid w:val="00695929"/>
    <w:rsid w:val="00695BC6"/>
    <w:rsid w:val="00695DB3"/>
    <w:rsid w:val="00695E53"/>
    <w:rsid w:val="00695ED8"/>
    <w:rsid w:val="00695F48"/>
    <w:rsid w:val="00696069"/>
    <w:rsid w:val="0069612A"/>
    <w:rsid w:val="00696361"/>
    <w:rsid w:val="00696398"/>
    <w:rsid w:val="0069640F"/>
    <w:rsid w:val="006965D1"/>
    <w:rsid w:val="006965F8"/>
    <w:rsid w:val="006966ED"/>
    <w:rsid w:val="0069677D"/>
    <w:rsid w:val="006967DB"/>
    <w:rsid w:val="00696851"/>
    <w:rsid w:val="00696915"/>
    <w:rsid w:val="00696BE3"/>
    <w:rsid w:val="00696C9E"/>
    <w:rsid w:val="00696D63"/>
    <w:rsid w:val="00696DBB"/>
    <w:rsid w:val="006972A6"/>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C67"/>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2B6"/>
    <w:rsid w:val="006A242A"/>
    <w:rsid w:val="006A24B0"/>
    <w:rsid w:val="006A253A"/>
    <w:rsid w:val="006A26D0"/>
    <w:rsid w:val="006A27B2"/>
    <w:rsid w:val="006A27DE"/>
    <w:rsid w:val="006A2810"/>
    <w:rsid w:val="006A2CA1"/>
    <w:rsid w:val="006A3022"/>
    <w:rsid w:val="006A30A4"/>
    <w:rsid w:val="006A31CC"/>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EB3"/>
    <w:rsid w:val="006A3FF4"/>
    <w:rsid w:val="006A4085"/>
    <w:rsid w:val="006A41AE"/>
    <w:rsid w:val="006A422D"/>
    <w:rsid w:val="006A43C8"/>
    <w:rsid w:val="006A4644"/>
    <w:rsid w:val="006A46BE"/>
    <w:rsid w:val="006A46D6"/>
    <w:rsid w:val="006A47DC"/>
    <w:rsid w:val="006A4856"/>
    <w:rsid w:val="006A485D"/>
    <w:rsid w:val="006A4877"/>
    <w:rsid w:val="006A4BEF"/>
    <w:rsid w:val="006A4C38"/>
    <w:rsid w:val="006A4CB7"/>
    <w:rsid w:val="006A4ED9"/>
    <w:rsid w:val="006A503B"/>
    <w:rsid w:val="006A5224"/>
    <w:rsid w:val="006A5312"/>
    <w:rsid w:val="006A5350"/>
    <w:rsid w:val="006A5356"/>
    <w:rsid w:val="006A53D3"/>
    <w:rsid w:val="006A5474"/>
    <w:rsid w:val="006A54AE"/>
    <w:rsid w:val="006A5559"/>
    <w:rsid w:val="006A564B"/>
    <w:rsid w:val="006A577E"/>
    <w:rsid w:val="006A57FD"/>
    <w:rsid w:val="006A5A71"/>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2F"/>
    <w:rsid w:val="006A77BD"/>
    <w:rsid w:val="006A781C"/>
    <w:rsid w:val="006A7845"/>
    <w:rsid w:val="006A78AA"/>
    <w:rsid w:val="006A7B6B"/>
    <w:rsid w:val="006A7C7A"/>
    <w:rsid w:val="006A7F71"/>
    <w:rsid w:val="006B0002"/>
    <w:rsid w:val="006B05B5"/>
    <w:rsid w:val="006B06B7"/>
    <w:rsid w:val="006B0723"/>
    <w:rsid w:val="006B084B"/>
    <w:rsid w:val="006B0967"/>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C00"/>
    <w:rsid w:val="006B1E08"/>
    <w:rsid w:val="006B1F1C"/>
    <w:rsid w:val="006B20C5"/>
    <w:rsid w:val="006B2109"/>
    <w:rsid w:val="006B219E"/>
    <w:rsid w:val="006B2203"/>
    <w:rsid w:val="006B221A"/>
    <w:rsid w:val="006B23B9"/>
    <w:rsid w:val="006B2413"/>
    <w:rsid w:val="006B2561"/>
    <w:rsid w:val="006B2590"/>
    <w:rsid w:val="006B2DA7"/>
    <w:rsid w:val="006B2DB3"/>
    <w:rsid w:val="006B2F4D"/>
    <w:rsid w:val="006B2FA4"/>
    <w:rsid w:val="006B301B"/>
    <w:rsid w:val="006B306B"/>
    <w:rsid w:val="006B312A"/>
    <w:rsid w:val="006B3167"/>
    <w:rsid w:val="006B31D0"/>
    <w:rsid w:val="006B31F0"/>
    <w:rsid w:val="006B327A"/>
    <w:rsid w:val="006B3377"/>
    <w:rsid w:val="006B3393"/>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6CB"/>
    <w:rsid w:val="006B47BA"/>
    <w:rsid w:val="006B48CB"/>
    <w:rsid w:val="006B4974"/>
    <w:rsid w:val="006B4C39"/>
    <w:rsid w:val="006B4CF7"/>
    <w:rsid w:val="006B4E82"/>
    <w:rsid w:val="006B4FE5"/>
    <w:rsid w:val="006B506C"/>
    <w:rsid w:val="006B50C7"/>
    <w:rsid w:val="006B564D"/>
    <w:rsid w:val="006B5766"/>
    <w:rsid w:val="006B58F1"/>
    <w:rsid w:val="006B5A03"/>
    <w:rsid w:val="006B5C22"/>
    <w:rsid w:val="006B5C6C"/>
    <w:rsid w:val="006B5C84"/>
    <w:rsid w:val="006B5F34"/>
    <w:rsid w:val="006B5FF0"/>
    <w:rsid w:val="006B60CC"/>
    <w:rsid w:val="006B6135"/>
    <w:rsid w:val="006B62E4"/>
    <w:rsid w:val="006B6555"/>
    <w:rsid w:val="006B658A"/>
    <w:rsid w:val="006B6882"/>
    <w:rsid w:val="006B6899"/>
    <w:rsid w:val="006B6AAA"/>
    <w:rsid w:val="006B6CC6"/>
    <w:rsid w:val="006B6D17"/>
    <w:rsid w:val="006B6E8C"/>
    <w:rsid w:val="006B6EA9"/>
    <w:rsid w:val="006B6EE6"/>
    <w:rsid w:val="006B7007"/>
    <w:rsid w:val="006B70AA"/>
    <w:rsid w:val="006B71AC"/>
    <w:rsid w:val="006B721F"/>
    <w:rsid w:val="006B7257"/>
    <w:rsid w:val="006B72BC"/>
    <w:rsid w:val="006B73A3"/>
    <w:rsid w:val="006B7407"/>
    <w:rsid w:val="006B7553"/>
    <w:rsid w:val="006B76F4"/>
    <w:rsid w:val="006B77D6"/>
    <w:rsid w:val="006B7A3F"/>
    <w:rsid w:val="006B7B63"/>
    <w:rsid w:val="006B7B89"/>
    <w:rsid w:val="006B7CD9"/>
    <w:rsid w:val="006B7D7E"/>
    <w:rsid w:val="006B7DB3"/>
    <w:rsid w:val="006B7EC5"/>
    <w:rsid w:val="006B7F60"/>
    <w:rsid w:val="006B7F61"/>
    <w:rsid w:val="006B7FD5"/>
    <w:rsid w:val="006C033A"/>
    <w:rsid w:val="006C03B7"/>
    <w:rsid w:val="006C05C6"/>
    <w:rsid w:val="006C069A"/>
    <w:rsid w:val="006C0902"/>
    <w:rsid w:val="006C0A53"/>
    <w:rsid w:val="006C0C80"/>
    <w:rsid w:val="006C0D28"/>
    <w:rsid w:val="006C0DE6"/>
    <w:rsid w:val="006C0FDC"/>
    <w:rsid w:val="006C10EE"/>
    <w:rsid w:val="006C10F6"/>
    <w:rsid w:val="006C1151"/>
    <w:rsid w:val="006C128E"/>
    <w:rsid w:val="006C1305"/>
    <w:rsid w:val="006C13C5"/>
    <w:rsid w:val="006C13F0"/>
    <w:rsid w:val="006C1445"/>
    <w:rsid w:val="006C1592"/>
    <w:rsid w:val="006C197B"/>
    <w:rsid w:val="006C19D8"/>
    <w:rsid w:val="006C1D90"/>
    <w:rsid w:val="006C1EA4"/>
    <w:rsid w:val="006C1F0A"/>
    <w:rsid w:val="006C2468"/>
    <w:rsid w:val="006C246B"/>
    <w:rsid w:val="006C2891"/>
    <w:rsid w:val="006C29A6"/>
    <w:rsid w:val="006C2A45"/>
    <w:rsid w:val="006C2AB6"/>
    <w:rsid w:val="006C2AED"/>
    <w:rsid w:val="006C2AFE"/>
    <w:rsid w:val="006C2BD1"/>
    <w:rsid w:val="006C2C1E"/>
    <w:rsid w:val="006C2C65"/>
    <w:rsid w:val="006C2D47"/>
    <w:rsid w:val="006C2D9E"/>
    <w:rsid w:val="006C2DB4"/>
    <w:rsid w:val="006C2FDF"/>
    <w:rsid w:val="006C30C6"/>
    <w:rsid w:val="006C33FF"/>
    <w:rsid w:val="006C3432"/>
    <w:rsid w:val="006C346F"/>
    <w:rsid w:val="006C367C"/>
    <w:rsid w:val="006C3820"/>
    <w:rsid w:val="006C391B"/>
    <w:rsid w:val="006C3A05"/>
    <w:rsid w:val="006C3AB0"/>
    <w:rsid w:val="006C3B72"/>
    <w:rsid w:val="006C3E7C"/>
    <w:rsid w:val="006C3F68"/>
    <w:rsid w:val="006C3FF5"/>
    <w:rsid w:val="006C40B9"/>
    <w:rsid w:val="006C41BD"/>
    <w:rsid w:val="006C42DE"/>
    <w:rsid w:val="006C443E"/>
    <w:rsid w:val="006C4500"/>
    <w:rsid w:val="006C4550"/>
    <w:rsid w:val="006C4563"/>
    <w:rsid w:val="006C45AF"/>
    <w:rsid w:val="006C466D"/>
    <w:rsid w:val="006C473D"/>
    <w:rsid w:val="006C4831"/>
    <w:rsid w:val="006C48B7"/>
    <w:rsid w:val="006C4AE8"/>
    <w:rsid w:val="006C4B48"/>
    <w:rsid w:val="006C4D49"/>
    <w:rsid w:val="006C4E88"/>
    <w:rsid w:val="006C4E9C"/>
    <w:rsid w:val="006C4FC1"/>
    <w:rsid w:val="006C51A5"/>
    <w:rsid w:val="006C529D"/>
    <w:rsid w:val="006C54EF"/>
    <w:rsid w:val="006C5924"/>
    <w:rsid w:val="006C5980"/>
    <w:rsid w:val="006C5A90"/>
    <w:rsid w:val="006C5B2E"/>
    <w:rsid w:val="006C5BB9"/>
    <w:rsid w:val="006C5D6D"/>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6FC8"/>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5D9"/>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A5"/>
    <w:rsid w:val="006D19B7"/>
    <w:rsid w:val="006D1CE0"/>
    <w:rsid w:val="006D1E79"/>
    <w:rsid w:val="006D1E84"/>
    <w:rsid w:val="006D1F30"/>
    <w:rsid w:val="006D20AF"/>
    <w:rsid w:val="006D2110"/>
    <w:rsid w:val="006D2146"/>
    <w:rsid w:val="006D218E"/>
    <w:rsid w:val="006D21D1"/>
    <w:rsid w:val="006D2276"/>
    <w:rsid w:val="006D2318"/>
    <w:rsid w:val="006D2322"/>
    <w:rsid w:val="006D2330"/>
    <w:rsid w:val="006D251E"/>
    <w:rsid w:val="006D25A6"/>
    <w:rsid w:val="006D2686"/>
    <w:rsid w:val="006D2717"/>
    <w:rsid w:val="006D2776"/>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D57"/>
    <w:rsid w:val="006D3E0D"/>
    <w:rsid w:val="006D40D2"/>
    <w:rsid w:val="006D452A"/>
    <w:rsid w:val="006D454C"/>
    <w:rsid w:val="006D4616"/>
    <w:rsid w:val="006D4669"/>
    <w:rsid w:val="006D4845"/>
    <w:rsid w:val="006D48E7"/>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16"/>
    <w:rsid w:val="006D75E0"/>
    <w:rsid w:val="006D777D"/>
    <w:rsid w:val="006D77C3"/>
    <w:rsid w:val="006D7A10"/>
    <w:rsid w:val="006D7A33"/>
    <w:rsid w:val="006D7DE0"/>
    <w:rsid w:val="006D7E0F"/>
    <w:rsid w:val="006D7ECA"/>
    <w:rsid w:val="006E024F"/>
    <w:rsid w:val="006E02D3"/>
    <w:rsid w:val="006E03F9"/>
    <w:rsid w:val="006E04EB"/>
    <w:rsid w:val="006E05E1"/>
    <w:rsid w:val="006E06E3"/>
    <w:rsid w:val="006E0852"/>
    <w:rsid w:val="006E094A"/>
    <w:rsid w:val="006E09AB"/>
    <w:rsid w:val="006E0A55"/>
    <w:rsid w:val="006E12B1"/>
    <w:rsid w:val="006E13D1"/>
    <w:rsid w:val="006E141A"/>
    <w:rsid w:val="006E14CA"/>
    <w:rsid w:val="006E14ED"/>
    <w:rsid w:val="006E1610"/>
    <w:rsid w:val="006E168B"/>
    <w:rsid w:val="006E16B6"/>
    <w:rsid w:val="006E177F"/>
    <w:rsid w:val="006E1BD4"/>
    <w:rsid w:val="006E1C96"/>
    <w:rsid w:val="006E1F31"/>
    <w:rsid w:val="006E1F34"/>
    <w:rsid w:val="006E1F47"/>
    <w:rsid w:val="006E206C"/>
    <w:rsid w:val="006E20C1"/>
    <w:rsid w:val="006E2172"/>
    <w:rsid w:val="006E2182"/>
    <w:rsid w:val="006E21A8"/>
    <w:rsid w:val="006E2291"/>
    <w:rsid w:val="006E232C"/>
    <w:rsid w:val="006E23D1"/>
    <w:rsid w:val="006E245E"/>
    <w:rsid w:val="006E2471"/>
    <w:rsid w:val="006E251E"/>
    <w:rsid w:val="006E2535"/>
    <w:rsid w:val="006E264E"/>
    <w:rsid w:val="006E264F"/>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DE2"/>
    <w:rsid w:val="006E3E14"/>
    <w:rsid w:val="006E3FD7"/>
    <w:rsid w:val="006E43F7"/>
    <w:rsid w:val="006E456F"/>
    <w:rsid w:val="006E49CA"/>
    <w:rsid w:val="006E4BEA"/>
    <w:rsid w:val="006E4C26"/>
    <w:rsid w:val="006E4D0C"/>
    <w:rsid w:val="006E4D1B"/>
    <w:rsid w:val="006E4D40"/>
    <w:rsid w:val="006E4DB7"/>
    <w:rsid w:val="006E4DEF"/>
    <w:rsid w:val="006E4DFC"/>
    <w:rsid w:val="006E528F"/>
    <w:rsid w:val="006E5443"/>
    <w:rsid w:val="006E54E3"/>
    <w:rsid w:val="006E558F"/>
    <w:rsid w:val="006E55DE"/>
    <w:rsid w:val="006E5B78"/>
    <w:rsid w:val="006E5D10"/>
    <w:rsid w:val="006E5D4D"/>
    <w:rsid w:val="006E5EB6"/>
    <w:rsid w:val="006E5EE7"/>
    <w:rsid w:val="006E5F63"/>
    <w:rsid w:val="006E5F91"/>
    <w:rsid w:val="006E603C"/>
    <w:rsid w:val="006E6154"/>
    <w:rsid w:val="006E6396"/>
    <w:rsid w:val="006E63AB"/>
    <w:rsid w:val="006E63EF"/>
    <w:rsid w:val="006E6660"/>
    <w:rsid w:val="006E671D"/>
    <w:rsid w:val="006E67BA"/>
    <w:rsid w:val="006E699D"/>
    <w:rsid w:val="006E6AAD"/>
    <w:rsid w:val="006E6ABB"/>
    <w:rsid w:val="006E6AC1"/>
    <w:rsid w:val="006E6BA3"/>
    <w:rsid w:val="006E6C02"/>
    <w:rsid w:val="006E6C7E"/>
    <w:rsid w:val="006E6D52"/>
    <w:rsid w:val="006E6D75"/>
    <w:rsid w:val="006E703A"/>
    <w:rsid w:val="006E7346"/>
    <w:rsid w:val="006E7348"/>
    <w:rsid w:val="006E760E"/>
    <w:rsid w:val="006E7678"/>
    <w:rsid w:val="006E77E3"/>
    <w:rsid w:val="006E7869"/>
    <w:rsid w:val="006E78CA"/>
    <w:rsid w:val="006E7A72"/>
    <w:rsid w:val="006E7AF0"/>
    <w:rsid w:val="006E7B22"/>
    <w:rsid w:val="006E7B90"/>
    <w:rsid w:val="006E7BAA"/>
    <w:rsid w:val="006E7C00"/>
    <w:rsid w:val="006E7EA3"/>
    <w:rsid w:val="006E7F2A"/>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500"/>
    <w:rsid w:val="006F1864"/>
    <w:rsid w:val="006F1B7B"/>
    <w:rsid w:val="006F1C17"/>
    <w:rsid w:val="006F1FCC"/>
    <w:rsid w:val="006F2101"/>
    <w:rsid w:val="006F21CD"/>
    <w:rsid w:val="006F2224"/>
    <w:rsid w:val="006F2635"/>
    <w:rsid w:val="006F2654"/>
    <w:rsid w:val="006F27A1"/>
    <w:rsid w:val="006F2BFE"/>
    <w:rsid w:val="006F2C60"/>
    <w:rsid w:val="006F2CF7"/>
    <w:rsid w:val="006F3063"/>
    <w:rsid w:val="006F30EF"/>
    <w:rsid w:val="006F3196"/>
    <w:rsid w:val="006F3217"/>
    <w:rsid w:val="006F342E"/>
    <w:rsid w:val="006F35DE"/>
    <w:rsid w:val="006F36F8"/>
    <w:rsid w:val="006F3B06"/>
    <w:rsid w:val="006F3B48"/>
    <w:rsid w:val="006F3C54"/>
    <w:rsid w:val="006F3D53"/>
    <w:rsid w:val="006F3DBB"/>
    <w:rsid w:val="006F3EB7"/>
    <w:rsid w:val="006F3EF1"/>
    <w:rsid w:val="006F3F29"/>
    <w:rsid w:val="006F4074"/>
    <w:rsid w:val="006F4095"/>
    <w:rsid w:val="006F4123"/>
    <w:rsid w:val="006F418C"/>
    <w:rsid w:val="006F4260"/>
    <w:rsid w:val="006F4291"/>
    <w:rsid w:val="006F4780"/>
    <w:rsid w:val="006F4837"/>
    <w:rsid w:val="006F4838"/>
    <w:rsid w:val="006F488A"/>
    <w:rsid w:val="006F4AC7"/>
    <w:rsid w:val="006F4B66"/>
    <w:rsid w:val="006F4BA7"/>
    <w:rsid w:val="006F4C4E"/>
    <w:rsid w:val="006F4DF7"/>
    <w:rsid w:val="006F505B"/>
    <w:rsid w:val="006F5165"/>
    <w:rsid w:val="006F5185"/>
    <w:rsid w:val="006F5385"/>
    <w:rsid w:val="006F5492"/>
    <w:rsid w:val="006F55C9"/>
    <w:rsid w:val="006F57B5"/>
    <w:rsid w:val="006F594B"/>
    <w:rsid w:val="006F59D9"/>
    <w:rsid w:val="006F5DC4"/>
    <w:rsid w:val="006F5DEB"/>
    <w:rsid w:val="006F5E64"/>
    <w:rsid w:val="006F606D"/>
    <w:rsid w:val="006F60DE"/>
    <w:rsid w:val="006F6538"/>
    <w:rsid w:val="006F65FB"/>
    <w:rsid w:val="006F66D0"/>
    <w:rsid w:val="006F67BE"/>
    <w:rsid w:val="006F683D"/>
    <w:rsid w:val="006F683F"/>
    <w:rsid w:val="006F6D03"/>
    <w:rsid w:val="006F6D08"/>
    <w:rsid w:val="006F6D4B"/>
    <w:rsid w:val="006F7017"/>
    <w:rsid w:val="006F70C2"/>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519"/>
    <w:rsid w:val="00702724"/>
    <w:rsid w:val="00702A0E"/>
    <w:rsid w:val="00702A55"/>
    <w:rsid w:val="00702CC7"/>
    <w:rsid w:val="00702D30"/>
    <w:rsid w:val="00702D5A"/>
    <w:rsid w:val="00702E31"/>
    <w:rsid w:val="00702EF7"/>
    <w:rsid w:val="00702F62"/>
    <w:rsid w:val="0070317F"/>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9AE"/>
    <w:rsid w:val="00704A26"/>
    <w:rsid w:val="00704ACE"/>
    <w:rsid w:val="00704B22"/>
    <w:rsid w:val="00704C1A"/>
    <w:rsid w:val="00704F10"/>
    <w:rsid w:val="00705155"/>
    <w:rsid w:val="007051D2"/>
    <w:rsid w:val="0070532B"/>
    <w:rsid w:val="00705390"/>
    <w:rsid w:val="007053C9"/>
    <w:rsid w:val="007053CF"/>
    <w:rsid w:val="0070546B"/>
    <w:rsid w:val="0070553C"/>
    <w:rsid w:val="0070576C"/>
    <w:rsid w:val="007057F5"/>
    <w:rsid w:val="00705A41"/>
    <w:rsid w:val="00705BE7"/>
    <w:rsid w:val="00705DCD"/>
    <w:rsid w:val="00705E1F"/>
    <w:rsid w:val="00705E9A"/>
    <w:rsid w:val="00706110"/>
    <w:rsid w:val="0070629F"/>
    <w:rsid w:val="0070631F"/>
    <w:rsid w:val="007064C9"/>
    <w:rsid w:val="007065AF"/>
    <w:rsid w:val="007066A1"/>
    <w:rsid w:val="00706747"/>
    <w:rsid w:val="007067F0"/>
    <w:rsid w:val="00706AD6"/>
    <w:rsid w:val="00706AE7"/>
    <w:rsid w:val="00706B4A"/>
    <w:rsid w:val="00706D23"/>
    <w:rsid w:val="00707166"/>
    <w:rsid w:val="00707196"/>
    <w:rsid w:val="007076DD"/>
    <w:rsid w:val="00707743"/>
    <w:rsid w:val="00707759"/>
    <w:rsid w:val="00707963"/>
    <w:rsid w:val="00707AEA"/>
    <w:rsid w:val="00707CE4"/>
    <w:rsid w:val="00707F83"/>
    <w:rsid w:val="00710019"/>
    <w:rsid w:val="00710257"/>
    <w:rsid w:val="007102C8"/>
    <w:rsid w:val="00710318"/>
    <w:rsid w:val="0071042E"/>
    <w:rsid w:val="00710446"/>
    <w:rsid w:val="007104EA"/>
    <w:rsid w:val="00710530"/>
    <w:rsid w:val="00710627"/>
    <w:rsid w:val="0071072B"/>
    <w:rsid w:val="00710752"/>
    <w:rsid w:val="007108D3"/>
    <w:rsid w:val="00710A16"/>
    <w:rsid w:val="00710A4D"/>
    <w:rsid w:val="00710C88"/>
    <w:rsid w:val="00710F11"/>
    <w:rsid w:val="00710FDD"/>
    <w:rsid w:val="0071110B"/>
    <w:rsid w:val="0071118B"/>
    <w:rsid w:val="007112E3"/>
    <w:rsid w:val="00711397"/>
    <w:rsid w:val="0071148F"/>
    <w:rsid w:val="00711579"/>
    <w:rsid w:val="007117A4"/>
    <w:rsid w:val="00711B76"/>
    <w:rsid w:val="00711B9E"/>
    <w:rsid w:val="00711C66"/>
    <w:rsid w:val="00711D96"/>
    <w:rsid w:val="00711DEE"/>
    <w:rsid w:val="00711E13"/>
    <w:rsid w:val="00712337"/>
    <w:rsid w:val="00712449"/>
    <w:rsid w:val="007124FD"/>
    <w:rsid w:val="0071291F"/>
    <w:rsid w:val="00712B13"/>
    <w:rsid w:val="00712B16"/>
    <w:rsid w:val="00712B67"/>
    <w:rsid w:val="00712E7B"/>
    <w:rsid w:val="00712EDA"/>
    <w:rsid w:val="00712F2F"/>
    <w:rsid w:val="00712F72"/>
    <w:rsid w:val="007131B3"/>
    <w:rsid w:val="007131D1"/>
    <w:rsid w:val="007135EE"/>
    <w:rsid w:val="007136D0"/>
    <w:rsid w:val="00713706"/>
    <w:rsid w:val="00713B9C"/>
    <w:rsid w:val="00713C62"/>
    <w:rsid w:val="00713CBB"/>
    <w:rsid w:val="00713D73"/>
    <w:rsid w:val="00713E4B"/>
    <w:rsid w:val="00713F51"/>
    <w:rsid w:val="0071421D"/>
    <w:rsid w:val="0071449B"/>
    <w:rsid w:val="00714768"/>
    <w:rsid w:val="00714805"/>
    <w:rsid w:val="00714958"/>
    <w:rsid w:val="00714BC2"/>
    <w:rsid w:val="00714D0B"/>
    <w:rsid w:val="00714DA4"/>
    <w:rsid w:val="00715143"/>
    <w:rsid w:val="00715334"/>
    <w:rsid w:val="007155A9"/>
    <w:rsid w:val="00715849"/>
    <w:rsid w:val="007158E1"/>
    <w:rsid w:val="007159A6"/>
    <w:rsid w:val="00715A2E"/>
    <w:rsid w:val="00715C5B"/>
    <w:rsid w:val="00715CB9"/>
    <w:rsid w:val="00715DE8"/>
    <w:rsid w:val="00715EE8"/>
    <w:rsid w:val="00715F01"/>
    <w:rsid w:val="00715F59"/>
    <w:rsid w:val="00715FEE"/>
    <w:rsid w:val="007160FE"/>
    <w:rsid w:val="00716156"/>
    <w:rsid w:val="00716344"/>
    <w:rsid w:val="007163C8"/>
    <w:rsid w:val="00716AA6"/>
    <w:rsid w:val="00716AC5"/>
    <w:rsid w:val="00716CB0"/>
    <w:rsid w:val="00716D74"/>
    <w:rsid w:val="00716EF6"/>
    <w:rsid w:val="00716FC4"/>
    <w:rsid w:val="0071705B"/>
    <w:rsid w:val="00717251"/>
    <w:rsid w:val="007172A8"/>
    <w:rsid w:val="00717463"/>
    <w:rsid w:val="0071761B"/>
    <w:rsid w:val="00717659"/>
    <w:rsid w:val="00717683"/>
    <w:rsid w:val="007176B1"/>
    <w:rsid w:val="00717B06"/>
    <w:rsid w:val="00717C14"/>
    <w:rsid w:val="00717E1E"/>
    <w:rsid w:val="00717E2B"/>
    <w:rsid w:val="0072000C"/>
    <w:rsid w:val="007202A5"/>
    <w:rsid w:val="00720505"/>
    <w:rsid w:val="007205F2"/>
    <w:rsid w:val="007207D0"/>
    <w:rsid w:val="007207F2"/>
    <w:rsid w:val="00720D84"/>
    <w:rsid w:val="00720E13"/>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3C"/>
    <w:rsid w:val="007221B8"/>
    <w:rsid w:val="007222A7"/>
    <w:rsid w:val="00722515"/>
    <w:rsid w:val="0072252A"/>
    <w:rsid w:val="007225DB"/>
    <w:rsid w:val="00722769"/>
    <w:rsid w:val="00722B1F"/>
    <w:rsid w:val="00722C8E"/>
    <w:rsid w:val="00723136"/>
    <w:rsid w:val="0072338B"/>
    <w:rsid w:val="00723400"/>
    <w:rsid w:val="00723514"/>
    <w:rsid w:val="007236A3"/>
    <w:rsid w:val="0072373C"/>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96"/>
    <w:rsid w:val="007248F6"/>
    <w:rsid w:val="0072490A"/>
    <w:rsid w:val="0072491B"/>
    <w:rsid w:val="00724A7F"/>
    <w:rsid w:val="00724B64"/>
    <w:rsid w:val="00724CA8"/>
    <w:rsid w:val="00724ECD"/>
    <w:rsid w:val="00725107"/>
    <w:rsid w:val="0072517D"/>
    <w:rsid w:val="0072533F"/>
    <w:rsid w:val="007253F4"/>
    <w:rsid w:val="0072565A"/>
    <w:rsid w:val="0072588F"/>
    <w:rsid w:val="0072594E"/>
    <w:rsid w:val="007259F7"/>
    <w:rsid w:val="00725C0E"/>
    <w:rsid w:val="00725C2D"/>
    <w:rsid w:val="00725D9B"/>
    <w:rsid w:val="00725E07"/>
    <w:rsid w:val="00725E82"/>
    <w:rsid w:val="0072622B"/>
    <w:rsid w:val="0072633F"/>
    <w:rsid w:val="00726516"/>
    <w:rsid w:val="0072655F"/>
    <w:rsid w:val="00726778"/>
    <w:rsid w:val="0072684E"/>
    <w:rsid w:val="00726878"/>
    <w:rsid w:val="0072692E"/>
    <w:rsid w:val="0072698C"/>
    <w:rsid w:val="00726B87"/>
    <w:rsid w:val="00726EFC"/>
    <w:rsid w:val="00726FDC"/>
    <w:rsid w:val="007270A3"/>
    <w:rsid w:val="00727112"/>
    <w:rsid w:val="00727183"/>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2A5"/>
    <w:rsid w:val="007316F3"/>
    <w:rsid w:val="00731709"/>
    <w:rsid w:val="00731B79"/>
    <w:rsid w:val="00731C8C"/>
    <w:rsid w:val="00731EE6"/>
    <w:rsid w:val="00731FA0"/>
    <w:rsid w:val="00731FEE"/>
    <w:rsid w:val="00732021"/>
    <w:rsid w:val="007320A2"/>
    <w:rsid w:val="00732214"/>
    <w:rsid w:val="007322C9"/>
    <w:rsid w:val="00732337"/>
    <w:rsid w:val="007327CE"/>
    <w:rsid w:val="00732A41"/>
    <w:rsid w:val="00732A7F"/>
    <w:rsid w:val="00732C8B"/>
    <w:rsid w:val="00732C98"/>
    <w:rsid w:val="00732D40"/>
    <w:rsid w:val="00732E02"/>
    <w:rsid w:val="00732E42"/>
    <w:rsid w:val="00732E64"/>
    <w:rsid w:val="0073330C"/>
    <w:rsid w:val="00733506"/>
    <w:rsid w:val="00733521"/>
    <w:rsid w:val="0073383F"/>
    <w:rsid w:val="00733893"/>
    <w:rsid w:val="007338D8"/>
    <w:rsid w:val="007338DA"/>
    <w:rsid w:val="00733993"/>
    <w:rsid w:val="00733CDF"/>
    <w:rsid w:val="0073411F"/>
    <w:rsid w:val="00734241"/>
    <w:rsid w:val="007342B7"/>
    <w:rsid w:val="00734352"/>
    <w:rsid w:val="0073439A"/>
    <w:rsid w:val="007343FB"/>
    <w:rsid w:val="00734434"/>
    <w:rsid w:val="00734440"/>
    <w:rsid w:val="007344A2"/>
    <w:rsid w:val="0073452C"/>
    <w:rsid w:val="00734711"/>
    <w:rsid w:val="00734790"/>
    <w:rsid w:val="00734A05"/>
    <w:rsid w:val="00734A97"/>
    <w:rsid w:val="00734BDD"/>
    <w:rsid w:val="00734C97"/>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3F2"/>
    <w:rsid w:val="00740574"/>
    <w:rsid w:val="00740756"/>
    <w:rsid w:val="007407F0"/>
    <w:rsid w:val="007408FC"/>
    <w:rsid w:val="00740A0E"/>
    <w:rsid w:val="00740A53"/>
    <w:rsid w:val="00740AFE"/>
    <w:rsid w:val="007413CC"/>
    <w:rsid w:val="00741670"/>
    <w:rsid w:val="007416C5"/>
    <w:rsid w:val="00741E2B"/>
    <w:rsid w:val="00741F22"/>
    <w:rsid w:val="00741F7D"/>
    <w:rsid w:val="0074226C"/>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728"/>
    <w:rsid w:val="00743861"/>
    <w:rsid w:val="00743892"/>
    <w:rsid w:val="00743ACA"/>
    <w:rsid w:val="00743BC6"/>
    <w:rsid w:val="00743DFC"/>
    <w:rsid w:val="00743E7C"/>
    <w:rsid w:val="00743F42"/>
    <w:rsid w:val="00743FF8"/>
    <w:rsid w:val="007440AF"/>
    <w:rsid w:val="007440F9"/>
    <w:rsid w:val="0074443C"/>
    <w:rsid w:val="0074489B"/>
    <w:rsid w:val="007448A1"/>
    <w:rsid w:val="00744A47"/>
    <w:rsid w:val="00744DB6"/>
    <w:rsid w:val="00745198"/>
    <w:rsid w:val="007451DB"/>
    <w:rsid w:val="007451FB"/>
    <w:rsid w:val="0074525C"/>
    <w:rsid w:val="00745376"/>
    <w:rsid w:val="0074575A"/>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D4F"/>
    <w:rsid w:val="00746E11"/>
    <w:rsid w:val="00746E1E"/>
    <w:rsid w:val="00746E40"/>
    <w:rsid w:val="00746E4B"/>
    <w:rsid w:val="00747279"/>
    <w:rsid w:val="007472D5"/>
    <w:rsid w:val="00747455"/>
    <w:rsid w:val="00747780"/>
    <w:rsid w:val="00747B76"/>
    <w:rsid w:val="00747E13"/>
    <w:rsid w:val="00747E45"/>
    <w:rsid w:val="00747F23"/>
    <w:rsid w:val="00747F84"/>
    <w:rsid w:val="0075000F"/>
    <w:rsid w:val="0075015B"/>
    <w:rsid w:val="007501D8"/>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B5D"/>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4"/>
    <w:rsid w:val="00754768"/>
    <w:rsid w:val="007547FB"/>
    <w:rsid w:val="00754A5F"/>
    <w:rsid w:val="00754ACA"/>
    <w:rsid w:val="00754CFC"/>
    <w:rsid w:val="00754E19"/>
    <w:rsid w:val="00754F14"/>
    <w:rsid w:val="00755218"/>
    <w:rsid w:val="00755683"/>
    <w:rsid w:val="007556F5"/>
    <w:rsid w:val="00755981"/>
    <w:rsid w:val="007559DE"/>
    <w:rsid w:val="00755B17"/>
    <w:rsid w:val="00755D2F"/>
    <w:rsid w:val="00755E47"/>
    <w:rsid w:val="00755E4A"/>
    <w:rsid w:val="00755FF5"/>
    <w:rsid w:val="00755FF9"/>
    <w:rsid w:val="007560EB"/>
    <w:rsid w:val="00756192"/>
    <w:rsid w:val="00756258"/>
    <w:rsid w:val="00756262"/>
    <w:rsid w:val="0075632D"/>
    <w:rsid w:val="00756470"/>
    <w:rsid w:val="00756572"/>
    <w:rsid w:val="00756832"/>
    <w:rsid w:val="00756982"/>
    <w:rsid w:val="00756AD4"/>
    <w:rsid w:val="00756BDD"/>
    <w:rsid w:val="00756E89"/>
    <w:rsid w:val="00756E8D"/>
    <w:rsid w:val="00756EAC"/>
    <w:rsid w:val="00756ECB"/>
    <w:rsid w:val="00757069"/>
    <w:rsid w:val="00757361"/>
    <w:rsid w:val="007573A1"/>
    <w:rsid w:val="0075764C"/>
    <w:rsid w:val="007576CD"/>
    <w:rsid w:val="0075783B"/>
    <w:rsid w:val="00757852"/>
    <w:rsid w:val="00757A3D"/>
    <w:rsid w:val="00757AAA"/>
    <w:rsid w:val="00757BEE"/>
    <w:rsid w:val="00757D29"/>
    <w:rsid w:val="00757F0B"/>
    <w:rsid w:val="00757F74"/>
    <w:rsid w:val="0076000C"/>
    <w:rsid w:val="0076018F"/>
    <w:rsid w:val="007603F5"/>
    <w:rsid w:val="007604EA"/>
    <w:rsid w:val="00760514"/>
    <w:rsid w:val="007605C1"/>
    <w:rsid w:val="00760713"/>
    <w:rsid w:val="0076087C"/>
    <w:rsid w:val="00760980"/>
    <w:rsid w:val="00760D20"/>
    <w:rsid w:val="00760F43"/>
    <w:rsid w:val="00760F6D"/>
    <w:rsid w:val="0076172C"/>
    <w:rsid w:val="007618C6"/>
    <w:rsid w:val="007619CB"/>
    <w:rsid w:val="00761A31"/>
    <w:rsid w:val="00761AFF"/>
    <w:rsid w:val="00761C6E"/>
    <w:rsid w:val="00761E2F"/>
    <w:rsid w:val="00762072"/>
    <w:rsid w:val="007620B9"/>
    <w:rsid w:val="007621D7"/>
    <w:rsid w:val="00762201"/>
    <w:rsid w:val="0076236E"/>
    <w:rsid w:val="00762399"/>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54"/>
    <w:rsid w:val="00763C7A"/>
    <w:rsid w:val="00763DFE"/>
    <w:rsid w:val="00763F06"/>
    <w:rsid w:val="00764120"/>
    <w:rsid w:val="007642E5"/>
    <w:rsid w:val="0076439F"/>
    <w:rsid w:val="00764411"/>
    <w:rsid w:val="0076441E"/>
    <w:rsid w:val="0076450C"/>
    <w:rsid w:val="00764598"/>
    <w:rsid w:val="00764698"/>
    <w:rsid w:val="00764777"/>
    <w:rsid w:val="007647CB"/>
    <w:rsid w:val="00764943"/>
    <w:rsid w:val="0076498F"/>
    <w:rsid w:val="00764D42"/>
    <w:rsid w:val="00764D74"/>
    <w:rsid w:val="00764F17"/>
    <w:rsid w:val="0076509F"/>
    <w:rsid w:val="007651CA"/>
    <w:rsid w:val="00765621"/>
    <w:rsid w:val="00765984"/>
    <w:rsid w:val="00765CB3"/>
    <w:rsid w:val="00765D4E"/>
    <w:rsid w:val="00765F63"/>
    <w:rsid w:val="00765F76"/>
    <w:rsid w:val="00766086"/>
    <w:rsid w:val="007662BC"/>
    <w:rsid w:val="007662D5"/>
    <w:rsid w:val="007665A6"/>
    <w:rsid w:val="0076664C"/>
    <w:rsid w:val="0076668D"/>
    <w:rsid w:val="0076685A"/>
    <w:rsid w:val="007669F5"/>
    <w:rsid w:val="00766A03"/>
    <w:rsid w:val="00766C17"/>
    <w:rsid w:val="00766EF5"/>
    <w:rsid w:val="00766FC3"/>
    <w:rsid w:val="00767519"/>
    <w:rsid w:val="00767528"/>
    <w:rsid w:val="0076757A"/>
    <w:rsid w:val="007675A0"/>
    <w:rsid w:val="0076769E"/>
    <w:rsid w:val="0076774A"/>
    <w:rsid w:val="007677E1"/>
    <w:rsid w:val="00767877"/>
    <w:rsid w:val="00767C23"/>
    <w:rsid w:val="00767D60"/>
    <w:rsid w:val="00767DA3"/>
    <w:rsid w:val="00767E7C"/>
    <w:rsid w:val="00767F4B"/>
    <w:rsid w:val="00767FAA"/>
    <w:rsid w:val="00767FC8"/>
    <w:rsid w:val="007700C5"/>
    <w:rsid w:val="007702E8"/>
    <w:rsid w:val="007703BA"/>
    <w:rsid w:val="0077048C"/>
    <w:rsid w:val="00770495"/>
    <w:rsid w:val="007704E1"/>
    <w:rsid w:val="0077055A"/>
    <w:rsid w:val="0077058D"/>
    <w:rsid w:val="007705D9"/>
    <w:rsid w:val="00770814"/>
    <w:rsid w:val="007708BF"/>
    <w:rsid w:val="007708DC"/>
    <w:rsid w:val="007709A2"/>
    <w:rsid w:val="00770A73"/>
    <w:rsid w:val="00770C2D"/>
    <w:rsid w:val="00770CE4"/>
    <w:rsid w:val="00770E5C"/>
    <w:rsid w:val="00770E6C"/>
    <w:rsid w:val="00770F07"/>
    <w:rsid w:val="00770F08"/>
    <w:rsid w:val="00770F81"/>
    <w:rsid w:val="00770FA1"/>
    <w:rsid w:val="00771168"/>
    <w:rsid w:val="00771174"/>
    <w:rsid w:val="007713ED"/>
    <w:rsid w:val="007713F9"/>
    <w:rsid w:val="007715AC"/>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3DC"/>
    <w:rsid w:val="00773405"/>
    <w:rsid w:val="00773573"/>
    <w:rsid w:val="00773582"/>
    <w:rsid w:val="00773601"/>
    <w:rsid w:val="0077369A"/>
    <w:rsid w:val="007736D3"/>
    <w:rsid w:val="00773833"/>
    <w:rsid w:val="00773883"/>
    <w:rsid w:val="00773A2E"/>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4F9A"/>
    <w:rsid w:val="0077500F"/>
    <w:rsid w:val="007752E9"/>
    <w:rsid w:val="007752EB"/>
    <w:rsid w:val="007753C4"/>
    <w:rsid w:val="007753D9"/>
    <w:rsid w:val="0077548E"/>
    <w:rsid w:val="00775712"/>
    <w:rsid w:val="00775724"/>
    <w:rsid w:val="0077580C"/>
    <w:rsid w:val="00775856"/>
    <w:rsid w:val="007758D3"/>
    <w:rsid w:val="00775D86"/>
    <w:rsid w:val="00775E60"/>
    <w:rsid w:val="007761B8"/>
    <w:rsid w:val="007761CC"/>
    <w:rsid w:val="0077625D"/>
    <w:rsid w:val="007767DF"/>
    <w:rsid w:val="00776A42"/>
    <w:rsid w:val="00776A6A"/>
    <w:rsid w:val="00776AC0"/>
    <w:rsid w:val="00776AF5"/>
    <w:rsid w:val="00776BD1"/>
    <w:rsid w:val="00776C40"/>
    <w:rsid w:val="00776E26"/>
    <w:rsid w:val="00777043"/>
    <w:rsid w:val="00777150"/>
    <w:rsid w:val="007772B3"/>
    <w:rsid w:val="007772CC"/>
    <w:rsid w:val="00777315"/>
    <w:rsid w:val="00777473"/>
    <w:rsid w:val="00777670"/>
    <w:rsid w:val="00777711"/>
    <w:rsid w:val="0077774F"/>
    <w:rsid w:val="007779B6"/>
    <w:rsid w:val="00777A02"/>
    <w:rsid w:val="00777A21"/>
    <w:rsid w:val="00777C66"/>
    <w:rsid w:val="00777DE6"/>
    <w:rsid w:val="00777F96"/>
    <w:rsid w:val="007802E4"/>
    <w:rsid w:val="00780322"/>
    <w:rsid w:val="007803C5"/>
    <w:rsid w:val="007804EC"/>
    <w:rsid w:val="0078074B"/>
    <w:rsid w:val="00780801"/>
    <w:rsid w:val="00780919"/>
    <w:rsid w:val="0078092B"/>
    <w:rsid w:val="007809A0"/>
    <w:rsid w:val="00780A89"/>
    <w:rsid w:val="00780B87"/>
    <w:rsid w:val="00780B8E"/>
    <w:rsid w:val="00780C09"/>
    <w:rsid w:val="00781054"/>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3"/>
    <w:rsid w:val="0078384A"/>
    <w:rsid w:val="00783853"/>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28A"/>
    <w:rsid w:val="00785300"/>
    <w:rsid w:val="0078539D"/>
    <w:rsid w:val="00785482"/>
    <w:rsid w:val="00785496"/>
    <w:rsid w:val="0078553F"/>
    <w:rsid w:val="0078568F"/>
    <w:rsid w:val="007856C1"/>
    <w:rsid w:val="007856D8"/>
    <w:rsid w:val="0078572E"/>
    <w:rsid w:val="00785770"/>
    <w:rsid w:val="00785835"/>
    <w:rsid w:val="007858E3"/>
    <w:rsid w:val="00785A32"/>
    <w:rsid w:val="00785A60"/>
    <w:rsid w:val="00785A63"/>
    <w:rsid w:val="00785B0F"/>
    <w:rsid w:val="00785C2F"/>
    <w:rsid w:val="00785DD0"/>
    <w:rsid w:val="00785E4E"/>
    <w:rsid w:val="007863F7"/>
    <w:rsid w:val="007863FF"/>
    <w:rsid w:val="00786876"/>
    <w:rsid w:val="00786969"/>
    <w:rsid w:val="00786A18"/>
    <w:rsid w:val="00786AC1"/>
    <w:rsid w:val="00786CD3"/>
    <w:rsid w:val="00786D8C"/>
    <w:rsid w:val="00786E4B"/>
    <w:rsid w:val="00786FBA"/>
    <w:rsid w:val="00787051"/>
    <w:rsid w:val="007873D6"/>
    <w:rsid w:val="0078760E"/>
    <w:rsid w:val="00787621"/>
    <w:rsid w:val="007877BF"/>
    <w:rsid w:val="0078788E"/>
    <w:rsid w:val="007878C5"/>
    <w:rsid w:val="007878D3"/>
    <w:rsid w:val="00787958"/>
    <w:rsid w:val="007879AD"/>
    <w:rsid w:val="00787C2E"/>
    <w:rsid w:val="00787C75"/>
    <w:rsid w:val="00787D14"/>
    <w:rsid w:val="00787DBD"/>
    <w:rsid w:val="00787E4A"/>
    <w:rsid w:val="00787FBE"/>
    <w:rsid w:val="007900B1"/>
    <w:rsid w:val="0079018D"/>
    <w:rsid w:val="007901D8"/>
    <w:rsid w:val="007901DC"/>
    <w:rsid w:val="00790213"/>
    <w:rsid w:val="00790326"/>
    <w:rsid w:val="0079035A"/>
    <w:rsid w:val="007903C5"/>
    <w:rsid w:val="00790468"/>
    <w:rsid w:val="00790555"/>
    <w:rsid w:val="0079068D"/>
    <w:rsid w:val="007906B6"/>
    <w:rsid w:val="007906BA"/>
    <w:rsid w:val="0079089F"/>
    <w:rsid w:val="00790D66"/>
    <w:rsid w:val="00790E87"/>
    <w:rsid w:val="00791099"/>
    <w:rsid w:val="007912F4"/>
    <w:rsid w:val="007913D5"/>
    <w:rsid w:val="007918D8"/>
    <w:rsid w:val="00791953"/>
    <w:rsid w:val="00791A00"/>
    <w:rsid w:val="00791CED"/>
    <w:rsid w:val="00791D4F"/>
    <w:rsid w:val="00791D69"/>
    <w:rsid w:val="00791DDB"/>
    <w:rsid w:val="00791FBC"/>
    <w:rsid w:val="00791FCF"/>
    <w:rsid w:val="00791FDB"/>
    <w:rsid w:val="0079212F"/>
    <w:rsid w:val="0079223F"/>
    <w:rsid w:val="0079239C"/>
    <w:rsid w:val="0079262F"/>
    <w:rsid w:val="007927CE"/>
    <w:rsid w:val="007928DF"/>
    <w:rsid w:val="00792966"/>
    <w:rsid w:val="00792A18"/>
    <w:rsid w:val="00792CA9"/>
    <w:rsid w:val="00792CEE"/>
    <w:rsid w:val="00792D21"/>
    <w:rsid w:val="00792E22"/>
    <w:rsid w:val="00793316"/>
    <w:rsid w:val="007933BA"/>
    <w:rsid w:val="007934C2"/>
    <w:rsid w:val="007936A8"/>
    <w:rsid w:val="007936F0"/>
    <w:rsid w:val="007939CA"/>
    <w:rsid w:val="00793BE9"/>
    <w:rsid w:val="00793D54"/>
    <w:rsid w:val="00793E4A"/>
    <w:rsid w:val="00793F49"/>
    <w:rsid w:val="00793FCE"/>
    <w:rsid w:val="00794115"/>
    <w:rsid w:val="007943E3"/>
    <w:rsid w:val="007944C0"/>
    <w:rsid w:val="00794573"/>
    <w:rsid w:val="007945C1"/>
    <w:rsid w:val="0079498F"/>
    <w:rsid w:val="00794A52"/>
    <w:rsid w:val="00794AAF"/>
    <w:rsid w:val="00794C9C"/>
    <w:rsid w:val="00794CC5"/>
    <w:rsid w:val="00794DDC"/>
    <w:rsid w:val="00794E61"/>
    <w:rsid w:val="007950CC"/>
    <w:rsid w:val="00795126"/>
    <w:rsid w:val="007952CA"/>
    <w:rsid w:val="007953BA"/>
    <w:rsid w:val="00795632"/>
    <w:rsid w:val="00795822"/>
    <w:rsid w:val="00795833"/>
    <w:rsid w:val="0079583D"/>
    <w:rsid w:val="00795936"/>
    <w:rsid w:val="00795C52"/>
    <w:rsid w:val="00795DA2"/>
    <w:rsid w:val="00795E83"/>
    <w:rsid w:val="00795F1C"/>
    <w:rsid w:val="00795F6F"/>
    <w:rsid w:val="00795F83"/>
    <w:rsid w:val="007961DD"/>
    <w:rsid w:val="007962B4"/>
    <w:rsid w:val="007963DD"/>
    <w:rsid w:val="00796475"/>
    <w:rsid w:val="00796537"/>
    <w:rsid w:val="00796552"/>
    <w:rsid w:val="007966EB"/>
    <w:rsid w:val="00796706"/>
    <w:rsid w:val="00796867"/>
    <w:rsid w:val="00796897"/>
    <w:rsid w:val="0079692B"/>
    <w:rsid w:val="0079695B"/>
    <w:rsid w:val="00796B4F"/>
    <w:rsid w:val="00796C8C"/>
    <w:rsid w:val="00796E3C"/>
    <w:rsid w:val="00796E6F"/>
    <w:rsid w:val="00796ED3"/>
    <w:rsid w:val="00796F15"/>
    <w:rsid w:val="00796F43"/>
    <w:rsid w:val="007972A8"/>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0D"/>
    <w:rsid w:val="007A0F70"/>
    <w:rsid w:val="007A0FDE"/>
    <w:rsid w:val="007A101D"/>
    <w:rsid w:val="007A1198"/>
    <w:rsid w:val="007A122C"/>
    <w:rsid w:val="007A12F3"/>
    <w:rsid w:val="007A138F"/>
    <w:rsid w:val="007A154D"/>
    <w:rsid w:val="007A1594"/>
    <w:rsid w:val="007A1640"/>
    <w:rsid w:val="007A1699"/>
    <w:rsid w:val="007A16A2"/>
    <w:rsid w:val="007A1841"/>
    <w:rsid w:val="007A1A30"/>
    <w:rsid w:val="007A1AE4"/>
    <w:rsid w:val="007A1B7B"/>
    <w:rsid w:val="007A1EA7"/>
    <w:rsid w:val="007A1EAE"/>
    <w:rsid w:val="007A1EB7"/>
    <w:rsid w:val="007A219C"/>
    <w:rsid w:val="007A21EC"/>
    <w:rsid w:val="007A22DE"/>
    <w:rsid w:val="007A231C"/>
    <w:rsid w:val="007A23E2"/>
    <w:rsid w:val="007A23F0"/>
    <w:rsid w:val="007A253E"/>
    <w:rsid w:val="007A2638"/>
    <w:rsid w:val="007A26C1"/>
    <w:rsid w:val="007A274D"/>
    <w:rsid w:val="007A2804"/>
    <w:rsid w:val="007A2822"/>
    <w:rsid w:val="007A2A0A"/>
    <w:rsid w:val="007A2A36"/>
    <w:rsid w:val="007A2BE9"/>
    <w:rsid w:val="007A2CD3"/>
    <w:rsid w:val="007A3072"/>
    <w:rsid w:val="007A30D2"/>
    <w:rsid w:val="007A30F3"/>
    <w:rsid w:val="007A318B"/>
    <w:rsid w:val="007A31E5"/>
    <w:rsid w:val="007A322A"/>
    <w:rsid w:val="007A32C5"/>
    <w:rsid w:val="007A3301"/>
    <w:rsid w:val="007A33E0"/>
    <w:rsid w:val="007A34D1"/>
    <w:rsid w:val="007A3529"/>
    <w:rsid w:val="007A3531"/>
    <w:rsid w:val="007A357B"/>
    <w:rsid w:val="007A3634"/>
    <w:rsid w:val="007A36B0"/>
    <w:rsid w:val="007A3798"/>
    <w:rsid w:val="007A37BD"/>
    <w:rsid w:val="007A3806"/>
    <w:rsid w:val="007A38DE"/>
    <w:rsid w:val="007A3965"/>
    <w:rsid w:val="007A39DF"/>
    <w:rsid w:val="007A3AA6"/>
    <w:rsid w:val="007A3C19"/>
    <w:rsid w:val="007A3D89"/>
    <w:rsid w:val="007A3E22"/>
    <w:rsid w:val="007A3EBD"/>
    <w:rsid w:val="007A3F7A"/>
    <w:rsid w:val="007A4040"/>
    <w:rsid w:val="007A41CD"/>
    <w:rsid w:val="007A4350"/>
    <w:rsid w:val="007A43A0"/>
    <w:rsid w:val="007A43ED"/>
    <w:rsid w:val="007A43FF"/>
    <w:rsid w:val="007A4475"/>
    <w:rsid w:val="007A46B2"/>
    <w:rsid w:val="007A46F4"/>
    <w:rsid w:val="007A4721"/>
    <w:rsid w:val="007A47D2"/>
    <w:rsid w:val="007A4A1C"/>
    <w:rsid w:val="007A4BDD"/>
    <w:rsid w:val="007A4C41"/>
    <w:rsid w:val="007A4D12"/>
    <w:rsid w:val="007A4DD6"/>
    <w:rsid w:val="007A51C5"/>
    <w:rsid w:val="007A529E"/>
    <w:rsid w:val="007A5325"/>
    <w:rsid w:val="007A5356"/>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DF2"/>
    <w:rsid w:val="007A6F1F"/>
    <w:rsid w:val="007A6F3A"/>
    <w:rsid w:val="007A711B"/>
    <w:rsid w:val="007A712E"/>
    <w:rsid w:val="007A71C0"/>
    <w:rsid w:val="007A72EE"/>
    <w:rsid w:val="007A730B"/>
    <w:rsid w:val="007A7333"/>
    <w:rsid w:val="007A733C"/>
    <w:rsid w:val="007A7359"/>
    <w:rsid w:val="007A74F1"/>
    <w:rsid w:val="007A76C8"/>
    <w:rsid w:val="007A772A"/>
    <w:rsid w:val="007A7925"/>
    <w:rsid w:val="007A7A69"/>
    <w:rsid w:val="007A7BA7"/>
    <w:rsid w:val="007A7E2C"/>
    <w:rsid w:val="007A7F04"/>
    <w:rsid w:val="007B01F6"/>
    <w:rsid w:val="007B029A"/>
    <w:rsid w:val="007B02CF"/>
    <w:rsid w:val="007B0397"/>
    <w:rsid w:val="007B054F"/>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6F"/>
    <w:rsid w:val="007B28EC"/>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80"/>
    <w:rsid w:val="007B5ACE"/>
    <w:rsid w:val="007B5BD1"/>
    <w:rsid w:val="007B5C01"/>
    <w:rsid w:val="007B5C0E"/>
    <w:rsid w:val="007B5C1E"/>
    <w:rsid w:val="007B5D44"/>
    <w:rsid w:val="007B5F60"/>
    <w:rsid w:val="007B6061"/>
    <w:rsid w:val="007B61D7"/>
    <w:rsid w:val="007B61F5"/>
    <w:rsid w:val="007B62D7"/>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3A"/>
    <w:rsid w:val="007B788E"/>
    <w:rsid w:val="007B7A8D"/>
    <w:rsid w:val="007B7C2E"/>
    <w:rsid w:val="007B7D04"/>
    <w:rsid w:val="007B7E80"/>
    <w:rsid w:val="007B7F03"/>
    <w:rsid w:val="007C005F"/>
    <w:rsid w:val="007C019A"/>
    <w:rsid w:val="007C036F"/>
    <w:rsid w:val="007C0372"/>
    <w:rsid w:val="007C042F"/>
    <w:rsid w:val="007C0458"/>
    <w:rsid w:val="007C04B5"/>
    <w:rsid w:val="007C0542"/>
    <w:rsid w:val="007C05E6"/>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48D"/>
    <w:rsid w:val="007C1548"/>
    <w:rsid w:val="007C1586"/>
    <w:rsid w:val="007C18A0"/>
    <w:rsid w:val="007C197B"/>
    <w:rsid w:val="007C1A72"/>
    <w:rsid w:val="007C1AD7"/>
    <w:rsid w:val="007C1C4B"/>
    <w:rsid w:val="007C1C55"/>
    <w:rsid w:val="007C1E97"/>
    <w:rsid w:val="007C1FB6"/>
    <w:rsid w:val="007C2142"/>
    <w:rsid w:val="007C2541"/>
    <w:rsid w:val="007C2739"/>
    <w:rsid w:val="007C2839"/>
    <w:rsid w:val="007C2851"/>
    <w:rsid w:val="007C29EA"/>
    <w:rsid w:val="007C2CE7"/>
    <w:rsid w:val="007C2E56"/>
    <w:rsid w:val="007C2E97"/>
    <w:rsid w:val="007C2F4D"/>
    <w:rsid w:val="007C2F9A"/>
    <w:rsid w:val="007C2FA1"/>
    <w:rsid w:val="007C308C"/>
    <w:rsid w:val="007C3156"/>
    <w:rsid w:val="007C320A"/>
    <w:rsid w:val="007C32DC"/>
    <w:rsid w:val="007C339F"/>
    <w:rsid w:val="007C35B8"/>
    <w:rsid w:val="007C3741"/>
    <w:rsid w:val="007C3810"/>
    <w:rsid w:val="007C39AB"/>
    <w:rsid w:val="007C3AB2"/>
    <w:rsid w:val="007C3D60"/>
    <w:rsid w:val="007C3DE9"/>
    <w:rsid w:val="007C3E50"/>
    <w:rsid w:val="007C4184"/>
    <w:rsid w:val="007C474E"/>
    <w:rsid w:val="007C496E"/>
    <w:rsid w:val="007C4AAD"/>
    <w:rsid w:val="007C4B0F"/>
    <w:rsid w:val="007C4C94"/>
    <w:rsid w:val="007C4CD4"/>
    <w:rsid w:val="007C4DAD"/>
    <w:rsid w:val="007C4E77"/>
    <w:rsid w:val="007C4F14"/>
    <w:rsid w:val="007C51EE"/>
    <w:rsid w:val="007C54B7"/>
    <w:rsid w:val="007C5602"/>
    <w:rsid w:val="007C5830"/>
    <w:rsid w:val="007C58B0"/>
    <w:rsid w:val="007C5933"/>
    <w:rsid w:val="007C599E"/>
    <w:rsid w:val="007C5CB1"/>
    <w:rsid w:val="007C5CB9"/>
    <w:rsid w:val="007C5D71"/>
    <w:rsid w:val="007C5DB8"/>
    <w:rsid w:val="007C5DCE"/>
    <w:rsid w:val="007C5EE2"/>
    <w:rsid w:val="007C5F1C"/>
    <w:rsid w:val="007C5F6B"/>
    <w:rsid w:val="007C5F6D"/>
    <w:rsid w:val="007C6025"/>
    <w:rsid w:val="007C61EC"/>
    <w:rsid w:val="007C625B"/>
    <w:rsid w:val="007C6322"/>
    <w:rsid w:val="007C63D4"/>
    <w:rsid w:val="007C64F5"/>
    <w:rsid w:val="007C671B"/>
    <w:rsid w:val="007C6889"/>
    <w:rsid w:val="007C6CA2"/>
    <w:rsid w:val="007C6CF7"/>
    <w:rsid w:val="007C6D68"/>
    <w:rsid w:val="007C706D"/>
    <w:rsid w:val="007C750F"/>
    <w:rsid w:val="007C7822"/>
    <w:rsid w:val="007C7826"/>
    <w:rsid w:val="007C7839"/>
    <w:rsid w:val="007C79D5"/>
    <w:rsid w:val="007C79E6"/>
    <w:rsid w:val="007C7D62"/>
    <w:rsid w:val="007C7D89"/>
    <w:rsid w:val="007C7E37"/>
    <w:rsid w:val="007D006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5B2"/>
    <w:rsid w:val="007D164D"/>
    <w:rsid w:val="007D1972"/>
    <w:rsid w:val="007D1F33"/>
    <w:rsid w:val="007D215F"/>
    <w:rsid w:val="007D21C3"/>
    <w:rsid w:val="007D21FB"/>
    <w:rsid w:val="007D2404"/>
    <w:rsid w:val="007D266A"/>
    <w:rsid w:val="007D273F"/>
    <w:rsid w:val="007D2805"/>
    <w:rsid w:val="007D2BAE"/>
    <w:rsid w:val="007D2DE9"/>
    <w:rsid w:val="007D2EF4"/>
    <w:rsid w:val="007D2F4D"/>
    <w:rsid w:val="007D307F"/>
    <w:rsid w:val="007D32B2"/>
    <w:rsid w:val="007D3307"/>
    <w:rsid w:val="007D3368"/>
    <w:rsid w:val="007D3592"/>
    <w:rsid w:val="007D3962"/>
    <w:rsid w:val="007D3A68"/>
    <w:rsid w:val="007D3B43"/>
    <w:rsid w:val="007D3E05"/>
    <w:rsid w:val="007D3F12"/>
    <w:rsid w:val="007D3FBA"/>
    <w:rsid w:val="007D4115"/>
    <w:rsid w:val="007D425B"/>
    <w:rsid w:val="007D43B5"/>
    <w:rsid w:val="007D4423"/>
    <w:rsid w:val="007D44CE"/>
    <w:rsid w:val="007D485A"/>
    <w:rsid w:val="007D48B7"/>
    <w:rsid w:val="007D4B26"/>
    <w:rsid w:val="007D4B5F"/>
    <w:rsid w:val="007D4B8A"/>
    <w:rsid w:val="007D4C86"/>
    <w:rsid w:val="007D4CB1"/>
    <w:rsid w:val="007D4DAD"/>
    <w:rsid w:val="007D4DC5"/>
    <w:rsid w:val="007D4DDB"/>
    <w:rsid w:val="007D4E67"/>
    <w:rsid w:val="007D4FF5"/>
    <w:rsid w:val="007D50A8"/>
    <w:rsid w:val="007D5317"/>
    <w:rsid w:val="007D54F8"/>
    <w:rsid w:val="007D5576"/>
    <w:rsid w:val="007D5617"/>
    <w:rsid w:val="007D5B3F"/>
    <w:rsid w:val="007D5CF9"/>
    <w:rsid w:val="007D5D44"/>
    <w:rsid w:val="007D5E27"/>
    <w:rsid w:val="007D60F5"/>
    <w:rsid w:val="007D61BD"/>
    <w:rsid w:val="007D627F"/>
    <w:rsid w:val="007D6369"/>
    <w:rsid w:val="007D63E5"/>
    <w:rsid w:val="007D6474"/>
    <w:rsid w:val="007D6543"/>
    <w:rsid w:val="007D667B"/>
    <w:rsid w:val="007D667C"/>
    <w:rsid w:val="007D6871"/>
    <w:rsid w:val="007D693A"/>
    <w:rsid w:val="007D6ABA"/>
    <w:rsid w:val="007D6B04"/>
    <w:rsid w:val="007D6CE3"/>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BDB"/>
    <w:rsid w:val="007E0C4E"/>
    <w:rsid w:val="007E0C60"/>
    <w:rsid w:val="007E0F23"/>
    <w:rsid w:val="007E0F4A"/>
    <w:rsid w:val="007E0F79"/>
    <w:rsid w:val="007E0FC2"/>
    <w:rsid w:val="007E1039"/>
    <w:rsid w:val="007E10A2"/>
    <w:rsid w:val="007E1260"/>
    <w:rsid w:val="007E1335"/>
    <w:rsid w:val="007E1619"/>
    <w:rsid w:val="007E1782"/>
    <w:rsid w:val="007E19AB"/>
    <w:rsid w:val="007E1A7E"/>
    <w:rsid w:val="007E1AE0"/>
    <w:rsid w:val="007E1AE1"/>
    <w:rsid w:val="007E1B79"/>
    <w:rsid w:val="007E1B7A"/>
    <w:rsid w:val="007E1C47"/>
    <w:rsid w:val="007E1D2A"/>
    <w:rsid w:val="007E1E4F"/>
    <w:rsid w:val="007E206E"/>
    <w:rsid w:val="007E2296"/>
    <w:rsid w:val="007E25AB"/>
    <w:rsid w:val="007E25D1"/>
    <w:rsid w:val="007E261D"/>
    <w:rsid w:val="007E2939"/>
    <w:rsid w:val="007E29A1"/>
    <w:rsid w:val="007E2B93"/>
    <w:rsid w:val="007E2BD5"/>
    <w:rsid w:val="007E2F41"/>
    <w:rsid w:val="007E2FB7"/>
    <w:rsid w:val="007E3308"/>
    <w:rsid w:val="007E33C7"/>
    <w:rsid w:val="007E347D"/>
    <w:rsid w:val="007E354C"/>
    <w:rsid w:val="007E366D"/>
    <w:rsid w:val="007E36F8"/>
    <w:rsid w:val="007E3835"/>
    <w:rsid w:val="007E38EA"/>
    <w:rsid w:val="007E3C4A"/>
    <w:rsid w:val="007E3D6D"/>
    <w:rsid w:val="007E3ED4"/>
    <w:rsid w:val="007E4192"/>
    <w:rsid w:val="007E41CC"/>
    <w:rsid w:val="007E42D9"/>
    <w:rsid w:val="007E44FC"/>
    <w:rsid w:val="007E4563"/>
    <w:rsid w:val="007E479A"/>
    <w:rsid w:val="007E4904"/>
    <w:rsid w:val="007E4960"/>
    <w:rsid w:val="007E4C07"/>
    <w:rsid w:val="007E4C19"/>
    <w:rsid w:val="007E4C25"/>
    <w:rsid w:val="007E4D17"/>
    <w:rsid w:val="007E4E25"/>
    <w:rsid w:val="007E4ECD"/>
    <w:rsid w:val="007E4FD9"/>
    <w:rsid w:val="007E5194"/>
    <w:rsid w:val="007E51DD"/>
    <w:rsid w:val="007E529A"/>
    <w:rsid w:val="007E52BB"/>
    <w:rsid w:val="007E52DE"/>
    <w:rsid w:val="007E54C4"/>
    <w:rsid w:val="007E5682"/>
    <w:rsid w:val="007E575B"/>
    <w:rsid w:val="007E5851"/>
    <w:rsid w:val="007E5A60"/>
    <w:rsid w:val="007E5AC2"/>
    <w:rsid w:val="007E5B88"/>
    <w:rsid w:val="007E5D46"/>
    <w:rsid w:val="007E5E42"/>
    <w:rsid w:val="007E5EE0"/>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7A3"/>
    <w:rsid w:val="007E7967"/>
    <w:rsid w:val="007E79C5"/>
    <w:rsid w:val="007E7B4B"/>
    <w:rsid w:val="007E7C4A"/>
    <w:rsid w:val="007E7CD0"/>
    <w:rsid w:val="007E7DCF"/>
    <w:rsid w:val="007E7DD5"/>
    <w:rsid w:val="007E7F94"/>
    <w:rsid w:val="007F0180"/>
    <w:rsid w:val="007F01D6"/>
    <w:rsid w:val="007F05B8"/>
    <w:rsid w:val="007F0624"/>
    <w:rsid w:val="007F066A"/>
    <w:rsid w:val="007F0798"/>
    <w:rsid w:val="007F07A0"/>
    <w:rsid w:val="007F08F2"/>
    <w:rsid w:val="007F0A07"/>
    <w:rsid w:val="007F0C2B"/>
    <w:rsid w:val="007F0E25"/>
    <w:rsid w:val="007F11DF"/>
    <w:rsid w:val="007F1221"/>
    <w:rsid w:val="007F1269"/>
    <w:rsid w:val="007F12D1"/>
    <w:rsid w:val="007F12EA"/>
    <w:rsid w:val="007F1493"/>
    <w:rsid w:val="007F1547"/>
    <w:rsid w:val="007F16EE"/>
    <w:rsid w:val="007F1AE3"/>
    <w:rsid w:val="007F1B14"/>
    <w:rsid w:val="007F1B33"/>
    <w:rsid w:val="007F1B67"/>
    <w:rsid w:val="007F1CF8"/>
    <w:rsid w:val="007F1E72"/>
    <w:rsid w:val="007F20CF"/>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65C"/>
    <w:rsid w:val="007F3767"/>
    <w:rsid w:val="007F38A2"/>
    <w:rsid w:val="007F38C4"/>
    <w:rsid w:val="007F3A04"/>
    <w:rsid w:val="007F3BF2"/>
    <w:rsid w:val="007F3DA9"/>
    <w:rsid w:val="007F3DF2"/>
    <w:rsid w:val="007F3FCB"/>
    <w:rsid w:val="007F419A"/>
    <w:rsid w:val="007F437D"/>
    <w:rsid w:val="007F43BC"/>
    <w:rsid w:val="007F465B"/>
    <w:rsid w:val="007F4740"/>
    <w:rsid w:val="007F4822"/>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A9C"/>
    <w:rsid w:val="007F5B64"/>
    <w:rsid w:val="007F5CC9"/>
    <w:rsid w:val="007F5D92"/>
    <w:rsid w:val="007F610B"/>
    <w:rsid w:val="007F626F"/>
    <w:rsid w:val="007F6273"/>
    <w:rsid w:val="007F6390"/>
    <w:rsid w:val="007F641A"/>
    <w:rsid w:val="007F64A7"/>
    <w:rsid w:val="007F67D1"/>
    <w:rsid w:val="007F67F0"/>
    <w:rsid w:val="007F6972"/>
    <w:rsid w:val="007F6CEA"/>
    <w:rsid w:val="007F6FB3"/>
    <w:rsid w:val="007F7045"/>
    <w:rsid w:val="007F7114"/>
    <w:rsid w:val="007F7135"/>
    <w:rsid w:val="007F72CC"/>
    <w:rsid w:val="007F73EC"/>
    <w:rsid w:val="007F7464"/>
    <w:rsid w:val="007F7544"/>
    <w:rsid w:val="007F7672"/>
    <w:rsid w:val="007F78C8"/>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10"/>
    <w:rsid w:val="008018C8"/>
    <w:rsid w:val="00801A31"/>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3E8"/>
    <w:rsid w:val="0080358D"/>
    <w:rsid w:val="00803691"/>
    <w:rsid w:val="008037B4"/>
    <w:rsid w:val="008037FD"/>
    <w:rsid w:val="0080382B"/>
    <w:rsid w:val="00803863"/>
    <w:rsid w:val="008039C7"/>
    <w:rsid w:val="00803A0F"/>
    <w:rsid w:val="00803A46"/>
    <w:rsid w:val="00803D64"/>
    <w:rsid w:val="00803DE3"/>
    <w:rsid w:val="00803F3F"/>
    <w:rsid w:val="00804012"/>
    <w:rsid w:val="00804043"/>
    <w:rsid w:val="008040EC"/>
    <w:rsid w:val="00804165"/>
    <w:rsid w:val="00804206"/>
    <w:rsid w:val="0080427A"/>
    <w:rsid w:val="008042A7"/>
    <w:rsid w:val="00804458"/>
    <w:rsid w:val="008044A0"/>
    <w:rsid w:val="008044E8"/>
    <w:rsid w:val="00804611"/>
    <w:rsid w:val="0080463A"/>
    <w:rsid w:val="00804A81"/>
    <w:rsid w:val="00804BC8"/>
    <w:rsid w:val="00804F13"/>
    <w:rsid w:val="008050A4"/>
    <w:rsid w:val="008050DD"/>
    <w:rsid w:val="008051A9"/>
    <w:rsid w:val="008053E6"/>
    <w:rsid w:val="00805416"/>
    <w:rsid w:val="008055A9"/>
    <w:rsid w:val="008056CF"/>
    <w:rsid w:val="00805BA3"/>
    <w:rsid w:val="00805BA4"/>
    <w:rsid w:val="00805E83"/>
    <w:rsid w:val="00806301"/>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0A6"/>
    <w:rsid w:val="0081114A"/>
    <w:rsid w:val="00811242"/>
    <w:rsid w:val="00811317"/>
    <w:rsid w:val="0081145C"/>
    <w:rsid w:val="008114BA"/>
    <w:rsid w:val="008114CA"/>
    <w:rsid w:val="0081151E"/>
    <w:rsid w:val="0081191E"/>
    <w:rsid w:val="00811A2D"/>
    <w:rsid w:val="00811A5F"/>
    <w:rsid w:val="00811B7F"/>
    <w:rsid w:val="00811D44"/>
    <w:rsid w:val="00811D7A"/>
    <w:rsid w:val="00811DD0"/>
    <w:rsid w:val="00812069"/>
    <w:rsid w:val="008120A1"/>
    <w:rsid w:val="008120F7"/>
    <w:rsid w:val="00812498"/>
    <w:rsid w:val="008126E7"/>
    <w:rsid w:val="00812780"/>
    <w:rsid w:val="008127E6"/>
    <w:rsid w:val="00812959"/>
    <w:rsid w:val="00812A16"/>
    <w:rsid w:val="00812D0B"/>
    <w:rsid w:val="00812EFC"/>
    <w:rsid w:val="00812F4F"/>
    <w:rsid w:val="0081336E"/>
    <w:rsid w:val="00813432"/>
    <w:rsid w:val="008134AE"/>
    <w:rsid w:val="00813652"/>
    <w:rsid w:val="008138BC"/>
    <w:rsid w:val="00813928"/>
    <w:rsid w:val="00813B13"/>
    <w:rsid w:val="00813D01"/>
    <w:rsid w:val="00813D64"/>
    <w:rsid w:val="00813DDB"/>
    <w:rsid w:val="00813E72"/>
    <w:rsid w:val="00813FFD"/>
    <w:rsid w:val="00814032"/>
    <w:rsid w:val="008140AD"/>
    <w:rsid w:val="008140B0"/>
    <w:rsid w:val="0081433F"/>
    <w:rsid w:val="0081438A"/>
    <w:rsid w:val="00814630"/>
    <w:rsid w:val="008148B8"/>
    <w:rsid w:val="008149AA"/>
    <w:rsid w:val="008149B1"/>
    <w:rsid w:val="00814A53"/>
    <w:rsid w:val="00814A7E"/>
    <w:rsid w:val="00814D65"/>
    <w:rsid w:val="00814DF9"/>
    <w:rsid w:val="00814EA3"/>
    <w:rsid w:val="00814F6C"/>
    <w:rsid w:val="00815103"/>
    <w:rsid w:val="00815107"/>
    <w:rsid w:val="008154EC"/>
    <w:rsid w:val="008156AC"/>
    <w:rsid w:val="008156BC"/>
    <w:rsid w:val="00815A59"/>
    <w:rsid w:val="00815CD3"/>
    <w:rsid w:val="00815D66"/>
    <w:rsid w:val="00815E19"/>
    <w:rsid w:val="00816089"/>
    <w:rsid w:val="0081611E"/>
    <w:rsid w:val="0081620A"/>
    <w:rsid w:val="00816297"/>
    <w:rsid w:val="008166DC"/>
    <w:rsid w:val="00816919"/>
    <w:rsid w:val="00816C66"/>
    <w:rsid w:val="00817193"/>
    <w:rsid w:val="008171C1"/>
    <w:rsid w:val="008172E4"/>
    <w:rsid w:val="00817453"/>
    <w:rsid w:val="008174C7"/>
    <w:rsid w:val="008177EA"/>
    <w:rsid w:val="0081785B"/>
    <w:rsid w:val="008179F7"/>
    <w:rsid w:val="00817ABA"/>
    <w:rsid w:val="00817B99"/>
    <w:rsid w:val="00817C39"/>
    <w:rsid w:val="00817C5F"/>
    <w:rsid w:val="00817CE7"/>
    <w:rsid w:val="00817D67"/>
    <w:rsid w:val="00817EE1"/>
    <w:rsid w:val="0082026B"/>
    <w:rsid w:val="0082035D"/>
    <w:rsid w:val="008203D5"/>
    <w:rsid w:val="00820472"/>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78"/>
    <w:rsid w:val="0082278A"/>
    <w:rsid w:val="008227EA"/>
    <w:rsid w:val="0082296B"/>
    <w:rsid w:val="008229D3"/>
    <w:rsid w:val="00822B47"/>
    <w:rsid w:val="00822BF5"/>
    <w:rsid w:val="00822D55"/>
    <w:rsid w:val="00822DB4"/>
    <w:rsid w:val="00822DDD"/>
    <w:rsid w:val="00822E62"/>
    <w:rsid w:val="00822F4A"/>
    <w:rsid w:val="00822F9F"/>
    <w:rsid w:val="00823096"/>
    <w:rsid w:val="00823240"/>
    <w:rsid w:val="00823291"/>
    <w:rsid w:val="008233EE"/>
    <w:rsid w:val="0082347F"/>
    <w:rsid w:val="008234B0"/>
    <w:rsid w:val="00823505"/>
    <w:rsid w:val="0082350D"/>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72"/>
    <w:rsid w:val="00825E84"/>
    <w:rsid w:val="00825EE4"/>
    <w:rsid w:val="008260DE"/>
    <w:rsid w:val="0082635B"/>
    <w:rsid w:val="008264E8"/>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4D"/>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5EE"/>
    <w:rsid w:val="008307D3"/>
    <w:rsid w:val="008307ED"/>
    <w:rsid w:val="00830828"/>
    <w:rsid w:val="00830B3B"/>
    <w:rsid w:val="00830C00"/>
    <w:rsid w:val="00830CF4"/>
    <w:rsid w:val="00830D09"/>
    <w:rsid w:val="00830E52"/>
    <w:rsid w:val="00830E5A"/>
    <w:rsid w:val="00830E5C"/>
    <w:rsid w:val="00830E86"/>
    <w:rsid w:val="00830FB6"/>
    <w:rsid w:val="008310CA"/>
    <w:rsid w:val="008311B2"/>
    <w:rsid w:val="008312E9"/>
    <w:rsid w:val="0083135E"/>
    <w:rsid w:val="00831601"/>
    <w:rsid w:val="00831856"/>
    <w:rsid w:val="008319F6"/>
    <w:rsid w:val="00831BA7"/>
    <w:rsid w:val="00831BB2"/>
    <w:rsid w:val="00831E4D"/>
    <w:rsid w:val="0083206F"/>
    <w:rsid w:val="0083207E"/>
    <w:rsid w:val="008323D7"/>
    <w:rsid w:val="008324B7"/>
    <w:rsid w:val="008325CA"/>
    <w:rsid w:val="00832675"/>
    <w:rsid w:val="00832789"/>
    <w:rsid w:val="0083287E"/>
    <w:rsid w:val="00832A1C"/>
    <w:rsid w:val="00832A1D"/>
    <w:rsid w:val="00832AEE"/>
    <w:rsid w:val="00833236"/>
    <w:rsid w:val="008332AA"/>
    <w:rsid w:val="008332DA"/>
    <w:rsid w:val="0083344E"/>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4DA7"/>
    <w:rsid w:val="00834E24"/>
    <w:rsid w:val="008350C8"/>
    <w:rsid w:val="00835173"/>
    <w:rsid w:val="0083519F"/>
    <w:rsid w:val="00835663"/>
    <w:rsid w:val="008359EB"/>
    <w:rsid w:val="00835A83"/>
    <w:rsid w:val="00835B18"/>
    <w:rsid w:val="00835B72"/>
    <w:rsid w:val="00835B80"/>
    <w:rsid w:val="00835EDA"/>
    <w:rsid w:val="00835F98"/>
    <w:rsid w:val="00835FEF"/>
    <w:rsid w:val="008360A2"/>
    <w:rsid w:val="0083616F"/>
    <w:rsid w:val="00836383"/>
    <w:rsid w:val="008363BF"/>
    <w:rsid w:val="0083650A"/>
    <w:rsid w:val="00836522"/>
    <w:rsid w:val="00836714"/>
    <w:rsid w:val="00836801"/>
    <w:rsid w:val="00836812"/>
    <w:rsid w:val="00836A66"/>
    <w:rsid w:val="00836B7A"/>
    <w:rsid w:val="00836B83"/>
    <w:rsid w:val="00836BC3"/>
    <w:rsid w:val="00836EC6"/>
    <w:rsid w:val="00837117"/>
    <w:rsid w:val="0083723C"/>
    <w:rsid w:val="0083755D"/>
    <w:rsid w:val="00837632"/>
    <w:rsid w:val="00837678"/>
    <w:rsid w:val="0083786D"/>
    <w:rsid w:val="00837880"/>
    <w:rsid w:val="008378A7"/>
    <w:rsid w:val="008378D7"/>
    <w:rsid w:val="00837926"/>
    <w:rsid w:val="00837B2C"/>
    <w:rsid w:val="00837B90"/>
    <w:rsid w:val="00837C67"/>
    <w:rsid w:val="00837DBD"/>
    <w:rsid w:val="00837FBD"/>
    <w:rsid w:val="0084016C"/>
    <w:rsid w:val="008403F1"/>
    <w:rsid w:val="008404E4"/>
    <w:rsid w:val="008405AF"/>
    <w:rsid w:val="00840604"/>
    <w:rsid w:val="00840819"/>
    <w:rsid w:val="00840916"/>
    <w:rsid w:val="0084098E"/>
    <w:rsid w:val="008409AA"/>
    <w:rsid w:val="008409F9"/>
    <w:rsid w:val="00840A8E"/>
    <w:rsid w:val="00840F23"/>
    <w:rsid w:val="00840F9F"/>
    <w:rsid w:val="00840FB8"/>
    <w:rsid w:val="008410EF"/>
    <w:rsid w:val="00841207"/>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17"/>
    <w:rsid w:val="00842AD9"/>
    <w:rsid w:val="00842D42"/>
    <w:rsid w:val="00842D50"/>
    <w:rsid w:val="00842E0C"/>
    <w:rsid w:val="00842E6F"/>
    <w:rsid w:val="008430E7"/>
    <w:rsid w:val="00843289"/>
    <w:rsid w:val="008432EB"/>
    <w:rsid w:val="00843319"/>
    <w:rsid w:val="0084333F"/>
    <w:rsid w:val="008434EE"/>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39A"/>
    <w:rsid w:val="008465B8"/>
    <w:rsid w:val="00846793"/>
    <w:rsid w:val="0084688D"/>
    <w:rsid w:val="00846963"/>
    <w:rsid w:val="008469C1"/>
    <w:rsid w:val="00846BB4"/>
    <w:rsid w:val="00846C43"/>
    <w:rsid w:val="00846C53"/>
    <w:rsid w:val="00846E3F"/>
    <w:rsid w:val="00847173"/>
    <w:rsid w:val="008471FE"/>
    <w:rsid w:val="0084722C"/>
    <w:rsid w:val="0084753E"/>
    <w:rsid w:val="00847711"/>
    <w:rsid w:val="008477F6"/>
    <w:rsid w:val="00847B09"/>
    <w:rsid w:val="00847B0F"/>
    <w:rsid w:val="00847CB7"/>
    <w:rsid w:val="00847E88"/>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51E"/>
    <w:rsid w:val="0085276B"/>
    <w:rsid w:val="008528C8"/>
    <w:rsid w:val="008528D3"/>
    <w:rsid w:val="00852A5F"/>
    <w:rsid w:val="00852BE0"/>
    <w:rsid w:val="00852CB6"/>
    <w:rsid w:val="00852D1E"/>
    <w:rsid w:val="00852D28"/>
    <w:rsid w:val="00852E3B"/>
    <w:rsid w:val="00853219"/>
    <w:rsid w:val="0085324E"/>
    <w:rsid w:val="00853342"/>
    <w:rsid w:val="008534E8"/>
    <w:rsid w:val="00853505"/>
    <w:rsid w:val="00853516"/>
    <w:rsid w:val="008536DF"/>
    <w:rsid w:val="00853736"/>
    <w:rsid w:val="00853886"/>
    <w:rsid w:val="00853989"/>
    <w:rsid w:val="008539AE"/>
    <w:rsid w:val="00853D6B"/>
    <w:rsid w:val="00853D96"/>
    <w:rsid w:val="00853E6A"/>
    <w:rsid w:val="00853EA5"/>
    <w:rsid w:val="00853FBB"/>
    <w:rsid w:val="008542E8"/>
    <w:rsid w:val="00854339"/>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1B"/>
    <w:rsid w:val="008566E0"/>
    <w:rsid w:val="00856881"/>
    <w:rsid w:val="00856887"/>
    <w:rsid w:val="0085691B"/>
    <w:rsid w:val="00856999"/>
    <w:rsid w:val="00856C6F"/>
    <w:rsid w:val="00856D20"/>
    <w:rsid w:val="00856D47"/>
    <w:rsid w:val="00856D51"/>
    <w:rsid w:val="00856D7B"/>
    <w:rsid w:val="00856DD8"/>
    <w:rsid w:val="00856F2D"/>
    <w:rsid w:val="0085725E"/>
    <w:rsid w:val="0085758E"/>
    <w:rsid w:val="0085766C"/>
    <w:rsid w:val="008576C1"/>
    <w:rsid w:val="00857702"/>
    <w:rsid w:val="008577B0"/>
    <w:rsid w:val="008577FC"/>
    <w:rsid w:val="00857876"/>
    <w:rsid w:val="00857AF5"/>
    <w:rsid w:val="00857BE3"/>
    <w:rsid w:val="00857D10"/>
    <w:rsid w:val="00857D3D"/>
    <w:rsid w:val="00857DAC"/>
    <w:rsid w:val="00860031"/>
    <w:rsid w:val="0086016E"/>
    <w:rsid w:val="008604E2"/>
    <w:rsid w:val="0086054B"/>
    <w:rsid w:val="00860561"/>
    <w:rsid w:val="00860596"/>
    <w:rsid w:val="00860874"/>
    <w:rsid w:val="0086099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1F5B"/>
    <w:rsid w:val="00862008"/>
    <w:rsid w:val="008623E0"/>
    <w:rsid w:val="00862481"/>
    <w:rsid w:val="008624A0"/>
    <w:rsid w:val="00862720"/>
    <w:rsid w:val="00862743"/>
    <w:rsid w:val="008628C8"/>
    <w:rsid w:val="00862B2A"/>
    <w:rsid w:val="00862C2F"/>
    <w:rsid w:val="00862C92"/>
    <w:rsid w:val="00862CB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327"/>
    <w:rsid w:val="008644A6"/>
    <w:rsid w:val="008644C7"/>
    <w:rsid w:val="0086468E"/>
    <w:rsid w:val="00864807"/>
    <w:rsid w:val="008648BD"/>
    <w:rsid w:val="00864BBB"/>
    <w:rsid w:val="00864BF7"/>
    <w:rsid w:val="00864C34"/>
    <w:rsid w:val="00864C8C"/>
    <w:rsid w:val="00864CAD"/>
    <w:rsid w:val="00864D9A"/>
    <w:rsid w:val="00864DB7"/>
    <w:rsid w:val="00865169"/>
    <w:rsid w:val="008653CD"/>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2AE"/>
    <w:rsid w:val="00867327"/>
    <w:rsid w:val="00867605"/>
    <w:rsid w:val="0086762A"/>
    <w:rsid w:val="00867651"/>
    <w:rsid w:val="00867740"/>
    <w:rsid w:val="008677CC"/>
    <w:rsid w:val="0086785C"/>
    <w:rsid w:val="00867884"/>
    <w:rsid w:val="008679F3"/>
    <w:rsid w:val="00867B5A"/>
    <w:rsid w:val="00870083"/>
    <w:rsid w:val="00870098"/>
    <w:rsid w:val="008700C3"/>
    <w:rsid w:val="00870278"/>
    <w:rsid w:val="008703EC"/>
    <w:rsid w:val="008704CD"/>
    <w:rsid w:val="008706ED"/>
    <w:rsid w:val="00870D1A"/>
    <w:rsid w:val="00870D66"/>
    <w:rsid w:val="00870EA4"/>
    <w:rsid w:val="00870FAB"/>
    <w:rsid w:val="00871018"/>
    <w:rsid w:val="008711CD"/>
    <w:rsid w:val="008714CF"/>
    <w:rsid w:val="00871646"/>
    <w:rsid w:val="008716D2"/>
    <w:rsid w:val="008716DE"/>
    <w:rsid w:val="00871769"/>
    <w:rsid w:val="008717B5"/>
    <w:rsid w:val="008718E1"/>
    <w:rsid w:val="00871A3C"/>
    <w:rsid w:val="00871A52"/>
    <w:rsid w:val="00871B06"/>
    <w:rsid w:val="00871C1D"/>
    <w:rsid w:val="00871C8A"/>
    <w:rsid w:val="00871E65"/>
    <w:rsid w:val="00872441"/>
    <w:rsid w:val="00872489"/>
    <w:rsid w:val="008725B9"/>
    <w:rsid w:val="008726B0"/>
    <w:rsid w:val="00872760"/>
    <w:rsid w:val="0087278A"/>
    <w:rsid w:val="008727FB"/>
    <w:rsid w:val="0087299D"/>
    <w:rsid w:val="008729D4"/>
    <w:rsid w:val="008729DA"/>
    <w:rsid w:val="00872E55"/>
    <w:rsid w:val="00872EFC"/>
    <w:rsid w:val="00872FF3"/>
    <w:rsid w:val="0087306E"/>
    <w:rsid w:val="0087307C"/>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3FDE"/>
    <w:rsid w:val="00874009"/>
    <w:rsid w:val="00874158"/>
    <w:rsid w:val="008743F3"/>
    <w:rsid w:val="00874449"/>
    <w:rsid w:val="0087444A"/>
    <w:rsid w:val="00874904"/>
    <w:rsid w:val="00874995"/>
    <w:rsid w:val="00874AF6"/>
    <w:rsid w:val="00874C06"/>
    <w:rsid w:val="00874D5E"/>
    <w:rsid w:val="00874FC1"/>
    <w:rsid w:val="00875139"/>
    <w:rsid w:val="008751FB"/>
    <w:rsid w:val="008753E4"/>
    <w:rsid w:val="00875410"/>
    <w:rsid w:val="0087554B"/>
    <w:rsid w:val="00875741"/>
    <w:rsid w:val="00875880"/>
    <w:rsid w:val="008758EF"/>
    <w:rsid w:val="00875AD0"/>
    <w:rsid w:val="00875CD0"/>
    <w:rsid w:val="0087611F"/>
    <w:rsid w:val="008761F6"/>
    <w:rsid w:val="008762F3"/>
    <w:rsid w:val="008763C3"/>
    <w:rsid w:val="0087652A"/>
    <w:rsid w:val="00876536"/>
    <w:rsid w:val="00876538"/>
    <w:rsid w:val="0087671F"/>
    <w:rsid w:val="00876A1B"/>
    <w:rsid w:val="00876E5C"/>
    <w:rsid w:val="00876EAF"/>
    <w:rsid w:val="00876F82"/>
    <w:rsid w:val="00877201"/>
    <w:rsid w:val="00877394"/>
    <w:rsid w:val="008774FC"/>
    <w:rsid w:val="0087752A"/>
    <w:rsid w:val="00877540"/>
    <w:rsid w:val="00877623"/>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7E4"/>
    <w:rsid w:val="00881947"/>
    <w:rsid w:val="00881B30"/>
    <w:rsid w:val="00881E15"/>
    <w:rsid w:val="00881E72"/>
    <w:rsid w:val="00881F95"/>
    <w:rsid w:val="00882066"/>
    <w:rsid w:val="0088208D"/>
    <w:rsid w:val="0088213C"/>
    <w:rsid w:val="008821FF"/>
    <w:rsid w:val="0088223A"/>
    <w:rsid w:val="0088231B"/>
    <w:rsid w:val="008823E7"/>
    <w:rsid w:val="0088248B"/>
    <w:rsid w:val="008824CD"/>
    <w:rsid w:val="0088255C"/>
    <w:rsid w:val="00882C1F"/>
    <w:rsid w:val="00882D0A"/>
    <w:rsid w:val="00882DE6"/>
    <w:rsid w:val="00882F3E"/>
    <w:rsid w:val="008833CF"/>
    <w:rsid w:val="00883403"/>
    <w:rsid w:val="008834D8"/>
    <w:rsid w:val="008835BA"/>
    <w:rsid w:val="0088365C"/>
    <w:rsid w:val="0088385E"/>
    <w:rsid w:val="008838D1"/>
    <w:rsid w:val="00883953"/>
    <w:rsid w:val="00883A20"/>
    <w:rsid w:val="00883B6E"/>
    <w:rsid w:val="00883D0A"/>
    <w:rsid w:val="00883D4D"/>
    <w:rsid w:val="00883D59"/>
    <w:rsid w:val="00884007"/>
    <w:rsid w:val="008841BB"/>
    <w:rsid w:val="00884208"/>
    <w:rsid w:val="0088436B"/>
    <w:rsid w:val="00884399"/>
    <w:rsid w:val="00884407"/>
    <w:rsid w:val="008845DE"/>
    <w:rsid w:val="008846BF"/>
    <w:rsid w:val="0088490F"/>
    <w:rsid w:val="00884ABF"/>
    <w:rsid w:val="00884ADF"/>
    <w:rsid w:val="00884B04"/>
    <w:rsid w:val="00884B59"/>
    <w:rsid w:val="00884E7A"/>
    <w:rsid w:val="00884EC3"/>
    <w:rsid w:val="00884FF8"/>
    <w:rsid w:val="008850BA"/>
    <w:rsid w:val="008851BC"/>
    <w:rsid w:val="0088528D"/>
    <w:rsid w:val="008852A9"/>
    <w:rsid w:val="008852FF"/>
    <w:rsid w:val="00885426"/>
    <w:rsid w:val="00885580"/>
    <w:rsid w:val="008856B0"/>
    <w:rsid w:val="00885876"/>
    <w:rsid w:val="00885999"/>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44D"/>
    <w:rsid w:val="0088654E"/>
    <w:rsid w:val="008866CF"/>
    <w:rsid w:val="00886B82"/>
    <w:rsid w:val="00886C1A"/>
    <w:rsid w:val="00886D86"/>
    <w:rsid w:val="00886E09"/>
    <w:rsid w:val="00886E55"/>
    <w:rsid w:val="00886EDF"/>
    <w:rsid w:val="00886EF9"/>
    <w:rsid w:val="008871AF"/>
    <w:rsid w:val="0088725C"/>
    <w:rsid w:val="0088772B"/>
    <w:rsid w:val="008877F8"/>
    <w:rsid w:val="0088792E"/>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362"/>
    <w:rsid w:val="00891402"/>
    <w:rsid w:val="008915B3"/>
    <w:rsid w:val="0089169D"/>
    <w:rsid w:val="00891903"/>
    <w:rsid w:val="00891AF5"/>
    <w:rsid w:val="00891DB7"/>
    <w:rsid w:val="00891DD4"/>
    <w:rsid w:val="00891E1A"/>
    <w:rsid w:val="00892299"/>
    <w:rsid w:val="008922AE"/>
    <w:rsid w:val="00892339"/>
    <w:rsid w:val="00892580"/>
    <w:rsid w:val="008927BF"/>
    <w:rsid w:val="00892811"/>
    <w:rsid w:val="008929C0"/>
    <w:rsid w:val="008929D0"/>
    <w:rsid w:val="00892A10"/>
    <w:rsid w:val="00892D42"/>
    <w:rsid w:val="00892E03"/>
    <w:rsid w:val="00892EF5"/>
    <w:rsid w:val="00893252"/>
    <w:rsid w:val="008933D7"/>
    <w:rsid w:val="008934D2"/>
    <w:rsid w:val="008936BE"/>
    <w:rsid w:val="00893989"/>
    <w:rsid w:val="00893A90"/>
    <w:rsid w:val="00893B4D"/>
    <w:rsid w:val="00893C3E"/>
    <w:rsid w:val="00893E30"/>
    <w:rsid w:val="00893E68"/>
    <w:rsid w:val="00893E6C"/>
    <w:rsid w:val="00893F04"/>
    <w:rsid w:val="008942D3"/>
    <w:rsid w:val="008942E1"/>
    <w:rsid w:val="00894328"/>
    <w:rsid w:val="00894376"/>
    <w:rsid w:val="008943A7"/>
    <w:rsid w:val="008945E8"/>
    <w:rsid w:val="00894642"/>
    <w:rsid w:val="0089479F"/>
    <w:rsid w:val="0089482D"/>
    <w:rsid w:val="00894B58"/>
    <w:rsid w:val="00894B86"/>
    <w:rsid w:val="00894BCC"/>
    <w:rsid w:val="00894E75"/>
    <w:rsid w:val="00894E9B"/>
    <w:rsid w:val="00894EF8"/>
    <w:rsid w:val="00894F95"/>
    <w:rsid w:val="00894FDC"/>
    <w:rsid w:val="0089502B"/>
    <w:rsid w:val="00895357"/>
    <w:rsid w:val="0089552D"/>
    <w:rsid w:val="008955CA"/>
    <w:rsid w:val="008955F7"/>
    <w:rsid w:val="0089576A"/>
    <w:rsid w:val="008957D3"/>
    <w:rsid w:val="00895B01"/>
    <w:rsid w:val="00895B0F"/>
    <w:rsid w:val="00895B1B"/>
    <w:rsid w:val="00895C87"/>
    <w:rsid w:val="00895CB0"/>
    <w:rsid w:val="00895E63"/>
    <w:rsid w:val="00895FD6"/>
    <w:rsid w:val="0089607C"/>
    <w:rsid w:val="0089613E"/>
    <w:rsid w:val="008961E9"/>
    <w:rsid w:val="00896414"/>
    <w:rsid w:val="00896433"/>
    <w:rsid w:val="008965C7"/>
    <w:rsid w:val="0089663A"/>
    <w:rsid w:val="00896A09"/>
    <w:rsid w:val="00896C11"/>
    <w:rsid w:val="00896D19"/>
    <w:rsid w:val="00896D9A"/>
    <w:rsid w:val="00896FCB"/>
    <w:rsid w:val="0089710C"/>
    <w:rsid w:val="0089716F"/>
    <w:rsid w:val="00897219"/>
    <w:rsid w:val="008973C2"/>
    <w:rsid w:val="008975F0"/>
    <w:rsid w:val="00897832"/>
    <w:rsid w:val="008978DE"/>
    <w:rsid w:val="008978F3"/>
    <w:rsid w:val="00897A49"/>
    <w:rsid w:val="00897AD9"/>
    <w:rsid w:val="00897C71"/>
    <w:rsid w:val="00897ECA"/>
    <w:rsid w:val="008A019E"/>
    <w:rsid w:val="008A0502"/>
    <w:rsid w:val="008A0533"/>
    <w:rsid w:val="008A07BA"/>
    <w:rsid w:val="008A09B1"/>
    <w:rsid w:val="008A0A4C"/>
    <w:rsid w:val="008A0A5F"/>
    <w:rsid w:val="008A0C03"/>
    <w:rsid w:val="008A0CDE"/>
    <w:rsid w:val="008A0F54"/>
    <w:rsid w:val="008A1013"/>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5F"/>
    <w:rsid w:val="008A2785"/>
    <w:rsid w:val="008A2BE7"/>
    <w:rsid w:val="008A2F9C"/>
    <w:rsid w:val="008A2FD8"/>
    <w:rsid w:val="008A2FF6"/>
    <w:rsid w:val="008A3038"/>
    <w:rsid w:val="008A339A"/>
    <w:rsid w:val="008A339D"/>
    <w:rsid w:val="008A3428"/>
    <w:rsid w:val="008A3438"/>
    <w:rsid w:val="008A351F"/>
    <w:rsid w:val="008A35D5"/>
    <w:rsid w:val="008A3670"/>
    <w:rsid w:val="008A372C"/>
    <w:rsid w:val="008A3A8D"/>
    <w:rsid w:val="008A3C30"/>
    <w:rsid w:val="008A3CE0"/>
    <w:rsid w:val="008A3FC4"/>
    <w:rsid w:val="008A40C2"/>
    <w:rsid w:val="008A4180"/>
    <w:rsid w:val="008A42A7"/>
    <w:rsid w:val="008A4433"/>
    <w:rsid w:val="008A45D6"/>
    <w:rsid w:val="008A46AC"/>
    <w:rsid w:val="008A47B4"/>
    <w:rsid w:val="008A4885"/>
    <w:rsid w:val="008A4A19"/>
    <w:rsid w:val="008A4A45"/>
    <w:rsid w:val="008A4B16"/>
    <w:rsid w:val="008A4BDE"/>
    <w:rsid w:val="008A4D63"/>
    <w:rsid w:val="008A4DD5"/>
    <w:rsid w:val="008A4E11"/>
    <w:rsid w:val="008A5012"/>
    <w:rsid w:val="008A5048"/>
    <w:rsid w:val="008A512E"/>
    <w:rsid w:val="008A531C"/>
    <w:rsid w:val="008A53E7"/>
    <w:rsid w:val="008A53E8"/>
    <w:rsid w:val="008A5413"/>
    <w:rsid w:val="008A5476"/>
    <w:rsid w:val="008A55D8"/>
    <w:rsid w:val="008A5679"/>
    <w:rsid w:val="008A5797"/>
    <w:rsid w:val="008A57E1"/>
    <w:rsid w:val="008A589E"/>
    <w:rsid w:val="008A58C0"/>
    <w:rsid w:val="008A5A13"/>
    <w:rsid w:val="008A5C8F"/>
    <w:rsid w:val="008A5D01"/>
    <w:rsid w:val="008A60FD"/>
    <w:rsid w:val="008A6208"/>
    <w:rsid w:val="008A634E"/>
    <w:rsid w:val="008A672D"/>
    <w:rsid w:val="008A67B8"/>
    <w:rsid w:val="008A6876"/>
    <w:rsid w:val="008A68D1"/>
    <w:rsid w:val="008A6A59"/>
    <w:rsid w:val="008A6C3E"/>
    <w:rsid w:val="008A6D62"/>
    <w:rsid w:val="008A7002"/>
    <w:rsid w:val="008A7082"/>
    <w:rsid w:val="008A7133"/>
    <w:rsid w:val="008A74BB"/>
    <w:rsid w:val="008A74F5"/>
    <w:rsid w:val="008A7545"/>
    <w:rsid w:val="008A75A1"/>
    <w:rsid w:val="008A765F"/>
    <w:rsid w:val="008A769B"/>
    <w:rsid w:val="008A7A76"/>
    <w:rsid w:val="008A7AE0"/>
    <w:rsid w:val="008A7E22"/>
    <w:rsid w:val="008A7FA7"/>
    <w:rsid w:val="008B00A8"/>
    <w:rsid w:val="008B02E6"/>
    <w:rsid w:val="008B0407"/>
    <w:rsid w:val="008B04B3"/>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DC"/>
    <w:rsid w:val="008B1FED"/>
    <w:rsid w:val="008B2257"/>
    <w:rsid w:val="008B2289"/>
    <w:rsid w:val="008B2436"/>
    <w:rsid w:val="008B245E"/>
    <w:rsid w:val="008B2957"/>
    <w:rsid w:val="008B29B1"/>
    <w:rsid w:val="008B2A4B"/>
    <w:rsid w:val="008B2BE2"/>
    <w:rsid w:val="008B2E3C"/>
    <w:rsid w:val="008B3165"/>
    <w:rsid w:val="008B33F8"/>
    <w:rsid w:val="008B3493"/>
    <w:rsid w:val="008B358B"/>
    <w:rsid w:val="008B35E4"/>
    <w:rsid w:val="008B386C"/>
    <w:rsid w:val="008B395F"/>
    <w:rsid w:val="008B3AAE"/>
    <w:rsid w:val="008B3B51"/>
    <w:rsid w:val="008B3B6D"/>
    <w:rsid w:val="008B3D15"/>
    <w:rsid w:val="008B3FC0"/>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5C"/>
    <w:rsid w:val="008B5177"/>
    <w:rsid w:val="008B51BC"/>
    <w:rsid w:val="008B51C8"/>
    <w:rsid w:val="008B5290"/>
    <w:rsid w:val="008B552F"/>
    <w:rsid w:val="008B55E5"/>
    <w:rsid w:val="008B5819"/>
    <w:rsid w:val="008B597D"/>
    <w:rsid w:val="008B5CE0"/>
    <w:rsid w:val="008B5DFA"/>
    <w:rsid w:val="008B613D"/>
    <w:rsid w:val="008B6156"/>
    <w:rsid w:val="008B61B1"/>
    <w:rsid w:val="008B635E"/>
    <w:rsid w:val="008B6686"/>
    <w:rsid w:val="008B689C"/>
    <w:rsid w:val="008B6A40"/>
    <w:rsid w:val="008B6BAB"/>
    <w:rsid w:val="008B6E57"/>
    <w:rsid w:val="008B6EFB"/>
    <w:rsid w:val="008B700B"/>
    <w:rsid w:val="008B721D"/>
    <w:rsid w:val="008B72EC"/>
    <w:rsid w:val="008B7608"/>
    <w:rsid w:val="008B78E8"/>
    <w:rsid w:val="008B78FA"/>
    <w:rsid w:val="008B79BF"/>
    <w:rsid w:val="008B7B98"/>
    <w:rsid w:val="008B7D4F"/>
    <w:rsid w:val="008B7F50"/>
    <w:rsid w:val="008B7FD8"/>
    <w:rsid w:val="008C0292"/>
    <w:rsid w:val="008C02C1"/>
    <w:rsid w:val="008C0390"/>
    <w:rsid w:val="008C06D8"/>
    <w:rsid w:val="008C073C"/>
    <w:rsid w:val="008C080E"/>
    <w:rsid w:val="008C09A2"/>
    <w:rsid w:val="008C0A85"/>
    <w:rsid w:val="008C0DB6"/>
    <w:rsid w:val="008C0E29"/>
    <w:rsid w:val="008C0E92"/>
    <w:rsid w:val="008C114D"/>
    <w:rsid w:val="008C12FF"/>
    <w:rsid w:val="008C1343"/>
    <w:rsid w:val="008C13D6"/>
    <w:rsid w:val="008C18AA"/>
    <w:rsid w:val="008C1AB2"/>
    <w:rsid w:val="008C1BA1"/>
    <w:rsid w:val="008C1CDF"/>
    <w:rsid w:val="008C25C5"/>
    <w:rsid w:val="008C2652"/>
    <w:rsid w:val="008C26EE"/>
    <w:rsid w:val="008C27F2"/>
    <w:rsid w:val="008C29C9"/>
    <w:rsid w:val="008C2C90"/>
    <w:rsid w:val="008C2CD2"/>
    <w:rsid w:val="008C2CFD"/>
    <w:rsid w:val="008C2D84"/>
    <w:rsid w:val="008C2F39"/>
    <w:rsid w:val="008C2FA6"/>
    <w:rsid w:val="008C3074"/>
    <w:rsid w:val="008C319A"/>
    <w:rsid w:val="008C3266"/>
    <w:rsid w:val="008C332D"/>
    <w:rsid w:val="008C34F2"/>
    <w:rsid w:val="008C3623"/>
    <w:rsid w:val="008C37A2"/>
    <w:rsid w:val="008C39FF"/>
    <w:rsid w:val="008C3A1E"/>
    <w:rsid w:val="008C3B2D"/>
    <w:rsid w:val="008C3B31"/>
    <w:rsid w:val="008C3DA5"/>
    <w:rsid w:val="008C3F09"/>
    <w:rsid w:val="008C3FBB"/>
    <w:rsid w:val="008C3FBD"/>
    <w:rsid w:val="008C3FDC"/>
    <w:rsid w:val="008C41A0"/>
    <w:rsid w:val="008C4470"/>
    <w:rsid w:val="008C4491"/>
    <w:rsid w:val="008C458B"/>
    <w:rsid w:val="008C45B6"/>
    <w:rsid w:val="008C4665"/>
    <w:rsid w:val="008C46BF"/>
    <w:rsid w:val="008C473D"/>
    <w:rsid w:val="008C47AD"/>
    <w:rsid w:val="008C4CC5"/>
    <w:rsid w:val="008C4EA1"/>
    <w:rsid w:val="008C4F72"/>
    <w:rsid w:val="008C505E"/>
    <w:rsid w:val="008C5234"/>
    <w:rsid w:val="008C53D7"/>
    <w:rsid w:val="008C54D2"/>
    <w:rsid w:val="008C5618"/>
    <w:rsid w:val="008C574C"/>
    <w:rsid w:val="008C5B6D"/>
    <w:rsid w:val="008C5C77"/>
    <w:rsid w:val="008C5D21"/>
    <w:rsid w:val="008C5F14"/>
    <w:rsid w:val="008C603A"/>
    <w:rsid w:val="008C604B"/>
    <w:rsid w:val="008C61D4"/>
    <w:rsid w:val="008C62DB"/>
    <w:rsid w:val="008C634A"/>
    <w:rsid w:val="008C6350"/>
    <w:rsid w:val="008C660E"/>
    <w:rsid w:val="008C689E"/>
    <w:rsid w:val="008C690D"/>
    <w:rsid w:val="008C6C46"/>
    <w:rsid w:val="008C6D71"/>
    <w:rsid w:val="008C6F65"/>
    <w:rsid w:val="008C6FE9"/>
    <w:rsid w:val="008C704B"/>
    <w:rsid w:val="008C71C8"/>
    <w:rsid w:val="008C7288"/>
    <w:rsid w:val="008C7359"/>
    <w:rsid w:val="008C735A"/>
    <w:rsid w:val="008C73F1"/>
    <w:rsid w:val="008C78CB"/>
    <w:rsid w:val="008C78DE"/>
    <w:rsid w:val="008C790C"/>
    <w:rsid w:val="008C7982"/>
    <w:rsid w:val="008C79A6"/>
    <w:rsid w:val="008C7A19"/>
    <w:rsid w:val="008C7C93"/>
    <w:rsid w:val="008C7D0D"/>
    <w:rsid w:val="008C7EC2"/>
    <w:rsid w:val="008C7F77"/>
    <w:rsid w:val="008C7FF8"/>
    <w:rsid w:val="008D05E3"/>
    <w:rsid w:val="008D06A4"/>
    <w:rsid w:val="008D06D2"/>
    <w:rsid w:val="008D0926"/>
    <w:rsid w:val="008D0AD9"/>
    <w:rsid w:val="008D0B50"/>
    <w:rsid w:val="008D0B8C"/>
    <w:rsid w:val="008D0CD5"/>
    <w:rsid w:val="008D0CDE"/>
    <w:rsid w:val="008D0D43"/>
    <w:rsid w:val="008D0DC2"/>
    <w:rsid w:val="008D0E16"/>
    <w:rsid w:val="008D0ECE"/>
    <w:rsid w:val="008D0F0F"/>
    <w:rsid w:val="008D0FF0"/>
    <w:rsid w:val="008D11CE"/>
    <w:rsid w:val="008D1357"/>
    <w:rsid w:val="008D143A"/>
    <w:rsid w:val="008D14E1"/>
    <w:rsid w:val="008D152A"/>
    <w:rsid w:val="008D157A"/>
    <w:rsid w:val="008D167D"/>
    <w:rsid w:val="008D1756"/>
    <w:rsid w:val="008D1A32"/>
    <w:rsid w:val="008D1B28"/>
    <w:rsid w:val="008D1BCC"/>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2E6F"/>
    <w:rsid w:val="008D2E94"/>
    <w:rsid w:val="008D3116"/>
    <w:rsid w:val="008D319A"/>
    <w:rsid w:val="008D322A"/>
    <w:rsid w:val="008D3346"/>
    <w:rsid w:val="008D33F1"/>
    <w:rsid w:val="008D342A"/>
    <w:rsid w:val="008D35CC"/>
    <w:rsid w:val="008D3774"/>
    <w:rsid w:val="008D3A84"/>
    <w:rsid w:val="008D3A9D"/>
    <w:rsid w:val="008D3B25"/>
    <w:rsid w:val="008D3B3B"/>
    <w:rsid w:val="008D3E6C"/>
    <w:rsid w:val="008D3FE9"/>
    <w:rsid w:val="008D42A3"/>
    <w:rsid w:val="008D430F"/>
    <w:rsid w:val="008D4427"/>
    <w:rsid w:val="008D44E7"/>
    <w:rsid w:val="008D46B1"/>
    <w:rsid w:val="008D46C4"/>
    <w:rsid w:val="008D46FB"/>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2D"/>
    <w:rsid w:val="008D507E"/>
    <w:rsid w:val="008D51F4"/>
    <w:rsid w:val="008D52B1"/>
    <w:rsid w:val="008D5405"/>
    <w:rsid w:val="008D565B"/>
    <w:rsid w:val="008D56D0"/>
    <w:rsid w:val="008D5861"/>
    <w:rsid w:val="008D586F"/>
    <w:rsid w:val="008D59A4"/>
    <w:rsid w:val="008D5ADD"/>
    <w:rsid w:val="008D5ADF"/>
    <w:rsid w:val="008D5BA9"/>
    <w:rsid w:val="008D5E9A"/>
    <w:rsid w:val="008D5F6F"/>
    <w:rsid w:val="008D61A2"/>
    <w:rsid w:val="008D649A"/>
    <w:rsid w:val="008D6541"/>
    <w:rsid w:val="008D6D67"/>
    <w:rsid w:val="008D6DAF"/>
    <w:rsid w:val="008D6E0A"/>
    <w:rsid w:val="008D6EF6"/>
    <w:rsid w:val="008D6F83"/>
    <w:rsid w:val="008D7031"/>
    <w:rsid w:val="008D7056"/>
    <w:rsid w:val="008D72F4"/>
    <w:rsid w:val="008D7543"/>
    <w:rsid w:val="008D7556"/>
    <w:rsid w:val="008D765C"/>
    <w:rsid w:val="008D77B7"/>
    <w:rsid w:val="008D77D5"/>
    <w:rsid w:val="008D782C"/>
    <w:rsid w:val="008D7852"/>
    <w:rsid w:val="008D7B15"/>
    <w:rsid w:val="008D7BD3"/>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AA"/>
    <w:rsid w:val="008E0DED"/>
    <w:rsid w:val="008E0EF5"/>
    <w:rsid w:val="008E0F52"/>
    <w:rsid w:val="008E12C0"/>
    <w:rsid w:val="008E1580"/>
    <w:rsid w:val="008E162A"/>
    <w:rsid w:val="008E17E5"/>
    <w:rsid w:val="008E1A9B"/>
    <w:rsid w:val="008E1D0C"/>
    <w:rsid w:val="008E1D53"/>
    <w:rsid w:val="008E1E13"/>
    <w:rsid w:val="008E1F69"/>
    <w:rsid w:val="008E2096"/>
    <w:rsid w:val="008E216C"/>
    <w:rsid w:val="008E223A"/>
    <w:rsid w:val="008E2288"/>
    <w:rsid w:val="008E2316"/>
    <w:rsid w:val="008E24D6"/>
    <w:rsid w:val="008E2511"/>
    <w:rsid w:val="008E2603"/>
    <w:rsid w:val="008E2CD5"/>
    <w:rsid w:val="008E2DDE"/>
    <w:rsid w:val="008E2E6C"/>
    <w:rsid w:val="008E2F98"/>
    <w:rsid w:val="008E2FE8"/>
    <w:rsid w:val="008E3047"/>
    <w:rsid w:val="008E3063"/>
    <w:rsid w:val="008E3145"/>
    <w:rsid w:val="008E3197"/>
    <w:rsid w:val="008E342E"/>
    <w:rsid w:val="008E34BE"/>
    <w:rsid w:val="008E3735"/>
    <w:rsid w:val="008E37D2"/>
    <w:rsid w:val="008E382C"/>
    <w:rsid w:val="008E38C4"/>
    <w:rsid w:val="008E38DD"/>
    <w:rsid w:val="008E3938"/>
    <w:rsid w:val="008E39A1"/>
    <w:rsid w:val="008E39A7"/>
    <w:rsid w:val="008E39C7"/>
    <w:rsid w:val="008E3A17"/>
    <w:rsid w:val="008E3AA8"/>
    <w:rsid w:val="008E3B65"/>
    <w:rsid w:val="008E3BE4"/>
    <w:rsid w:val="008E3C05"/>
    <w:rsid w:val="008E3C98"/>
    <w:rsid w:val="008E3CCD"/>
    <w:rsid w:val="008E3E57"/>
    <w:rsid w:val="008E3EB8"/>
    <w:rsid w:val="008E3ED7"/>
    <w:rsid w:val="008E407C"/>
    <w:rsid w:val="008E42CE"/>
    <w:rsid w:val="008E42F4"/>
    <w:rsid w:val="008E4333"/>
    <w:rsid w:val="008E43F0"/>
    <w:rsid w:val="008E441B"/>
    <w:rsid w:val="008E4588"/>
    <w:rsid w:val="008E45F3"/>
    <w:rsid w:val="008E464F"/>
    <w:rsid w:val="008E4844"/>
    <w:rsid w:val="008E4A31"/>
    <w:rsid w:val="008E4AC3"/>
    <w:rsid w:val="008E4ADD"/>
    <w:rsid w:val="008E4BBE"/>
    <w:rsid w:val="008E4F1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79F"/>
    <w:rsid w:val="008E795B"/>
    <w:rsid w:val="008E7AC9"/>
    <w:rsid w:val="008E7BD8"/>
    <w:rsid w:val="008E7C18"/>
    <w:rsid w:val="008E7FC8"/>
    <w:rsid w:val="008F00DB"/>
    <w:rsid w:val="008F0119"/>
    <w:rsid w:val="008F02AF"/>
    <w:rsid w:val="008F02C9"/>
    <w:rsid w:val="008F0446"/>
    <w:rsid w:val="008F0450"/>
    <w:rsid w:val="008F046A"/>
    <w:rsid w:val="008F0602"/>
    <w:rsid w:val="008F0637"/>
    <w:rsid w:val="008F0757"/>
    <w:rsid w:val="008F079E"/>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822"/>
    <w:rsid w:val="008F1C90"/>
    <w:rsid w:val="008F1D31"/>
    <w:rsid w:val="008F1D6D"/>
    <w:rsid w:val="008F1D72"/>
    <w:rsid w:val="008F1DE7"/>
    <w:rsid w:val="008F2255"/>
    <w:rsid w:val="008F25DF"/>
    <w:rsid w:val="008F26F6"/>
    <w:rsid w:val="008F288A"/>
    <w:rsid w:val="008F28A8"/>
    <w:rsid w:val="008F2908"/>
    <w:rsid w:val="008F2A3D"/>
    <w:rsid w:val="008F2B45"/>
    <w:rsid w:val="008F2BDF"/>
    <w:rsid w:val="008F2CB5"/>
    <w:rsid w:val="008F2D66"/>
    <w:rsid w:val="008F2DBA"/>
    <w:rsid w:val="008F2EDE"/>
    <w:rsid w:val="008F2F32"/>
    <w:rsid w:val="008F2F8C"/>
    <w:rsid w:val="008F2FC7"/>
    <w:rsid w:val="008F3540"/>
    <w:rsid w:val="008F36D0"/>
    <w:rsid w:val="008F3773"/>
    <w:rsid w:val="008F377D"/>
    <w:rsid w:val="008F3840"/>
    <w:rsid w:val="008F39F6"/>
    <w:rsid w:val="008F3B25"/>
    <w:rsid w:val="008F3B56"/>
    <w:rsid w:val="008F3B96"/>
    <w:rsid w:val="008F3CB1"/>
    <w:rsid w:val="008F4467"/>
    <w:rsid w:val="008F45B7"/>
    <w:rsid w:val="008F4656"/>
    <w:rsid w:val="008F4710"/>
    <w:rsid w:val="008F47C6"/>
    <w:rsid w:val="008F4A94"/>
    <w:rsid w:val="008F4FAC"/>
    <w:rsid w:val="008F512A"/>
    <w:rsid w:val="008F515F"/>
    <w:rsid w:val="008F5439"/>
    <w:rsid w:val="008F56EB"/>
    <w:rsid w:val="008F5787"/>
    <w:rsid w:val="008F59C5"/>
    <w:rsid w:val="008F5BD9"/>
    <w:rsid w:val="008F5CBA"/>
    <w:rsid w:val="008F5CF0"/>
    <w:rsid w:val="008F5E10"/>
    <w:rsid w:val="008F6018"/>
    <w:rsid w:val="008F6048"/>
    <w:rsid w:val="008F6056"/>
    <w:rsid w:val="008F607D"/>
    <w:rsid w:val="008F608F"/>
    <w:rsid w:val="008F6357"/>
    <w:rsid w:val="008F6502"/>
    <w:rsid w:val="008F6647"/>
    <w:rsid w:val="008F67D8"/>
    <w:rsid w:val="008F68F0"/>
    <w:rsid w:val="008F69E9"/>
    <w:rsid w:val="008F6B59"/>
    <w:rsid w:val="008F6C14"/>
    <w:rsid w:val="008F6CE9"/>
    <w:rsid w:val="008F6D74"/>
    <w:rsid w:val="008F6D90"/>
    <w:rsid w:val="008F6DA7"/>
    <w:rsid w:val="008F700E"/>
    <w:rsid w:val="008F7037"/>
    <w:rsid w:val="008F70FA"/>
    <w:rsid w:val="008F7300"/>
    <w:rsid w:val="008F7354"/>
    <w:rsid w:val="008F737B"/>
    <w:rsid w:val="008F7444"/>
    <w:rsid w:val="008F749D"/>
    <w:rsid w:val="008F761F"/>
    <w:rsid w:val="008F7949"/>
    <w:rsid w:val="008F7A01"/>
    <w:rsid w:val="008F7D49"/>
    <w:rsid w:val="008F7D75"/>
    <w:rsid w:val="008F7E14"/>
    <w:rsid w:val="008F7E59"/>
    <w:rsid w:val="008F7F26"/>
    <w:rsid w:val="008F7FD1"/>
    <w:rsid w:val="00900050"/>
    <w:rsid w:val="00900343"/>
    <w:rsid w:val="009003CE"/>
    <w:rsid w:val="0090056B"/>
    <w:rsid w:val="0090061E"/>
    <w:rsid w:val="009006A2"/>
    <w:rsid w:val="00900AAB"/>
    <w:rsid w:val="00900ABB"/>
    <w:rsid w:val="00900C9A"/>
    <w:rsid w:val="00900D6E"/>
    <w:rsid w:val="0090102B"/>
    <w:rsid w:val="0090113D"/>
    <w:rsid w:val="009011A9"/>
    <w:rsid w:val="0090133F"/>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29C"/>
    <w:rsid w:val="00904414"/>
    <w:rsid w:val="00904434"/>
    <w:rsid w:val="00904491"/>
    <w:rsid w:val="00904526"/>
    <w:rsid w:val="009045CE"/>
    <w:rsid w:val="00904880"/>
    <w:rsid w:val="00904AE6"/>
    <w:rsid w:val="00904C41"/>
    <w:rsid w:val="00904DEE"/>
    <w:rsid w:val="00904E6E"/>
    <w:rsid w:val="00904FAB"/>
    <w:rsid w:val="009050D1"/>
    <w:rsid w:val="00905197"/>
    <w:rsid w:val="0090521A"/>
    <w:rsid w:val="009052C3"/>
    <w:rsid w:val="0090530E"/>
    <w:rsid w:val="00905413"/>
    <w:rsid w:val="00905459"/>
    <w:rsid w:val="00905490"/>
    <w:rsid w:val="0090583A"/>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A7"/>
    <w:rsid w:val="00906C15"/>
    <w:rsid w:val="00906DF5"/>
    <w:rsid w:val="00906E65"/>
    <w:rsid w:val="00906F3B"/>
    <w:rsid w:val="0090703E"/>
    <w:rsid w:val="009070AF"/>
    <w:rsid w:val="009075BF"/>
    <w:rsid w:val="009079C0"/>
    <w:rsid w:val="00907A52"/>
    <w:rsid w:val="00907C2A"/>
    <w:rsid w:val="00907F07"/>
    <w:rsid w:val="00907F54"/>
    <w:rsid w:val="00907F70"/>
    <w:rsid w:val="00907F76"/>
    <w:rsid w:val="00910107"/>
    <w:rsid w:val="009101EA"/>
    <w:rsid w:val="0091027F"/>
    <w:rsid w:val="009102B5"/>
    <w:rsid w:val="00910321"/>
    <w:rsid w:val="0091045C"/>
    <w:rsid w:val="0091046F"/>
    <w:rsid w:val="00910488"/>
    <w:rsid w:val="009105CA"/>
    <w:rsid w:val="00910689"/>
    <w:rsid w:val="009106A7"/>
    <w:rsid w:val="009106FC"/>
    <w:rsid w:val="009108E5"/>
    <w:rsid w:val="009109B3"/>
    <w:rsid w:val="00910A83"/>
    <w:rsid w:val="00910BC1"/>
    <w:rsid w:val="00910BF9"/>
    <w:rsid w:val="00910C22"/>
    <w:rsid w:val="00910CA4"/>
    <w:rsid w:val="00910D5C"/>
    <w:rsid w:val="00910E2A"/>
    <w:rsid w:val="00911071"/>
    <w:rsid w:val="009114DC"/>
    <w:rsid w:val="00911586"/>
    <w:rsid w:val="00911611"/>
    <w:rsid w:val="00911740"/>
    <w:rsid w:val="00911835"/>
    <w:rsid w:val="009118B8"/>
    <w:rsid w:val="009118BB"/>
    <w:rsid w:val="0091191F"/>
    <w:rsid w:val="00911920"/>
    <w:rsid w:val="00911A2D"/>
    <w:rsid w:val="00911E7D"/>
    <w:rsid w:val="00911FD1"/>
    <w:rsid w:val="009120A9"/>
    <w:rsid w:val="009120D7"/>
    <w:rsid w:val="0091229D"/>
    <w:rsid w:val="00912649"/>
    <w:rsid w:val="009126FF"/>
    <w:rsid w:val="00912706"/>
    <w:rsid w:val="00912870"/>
    <w:rsid w:val="00912877"/>
    <w:rsid w:val="009129FB"/>
    <w:rsid w:val="00912A6D"/>
    <w:rsid w:val="00912C3E"/>
    <w:rsid w:val="00912C77"/>
    <w:rsid w:val="0091318F"/>
    <w:rsid w:val="009131D7"/>
    <w:rsid w:val="009133A6"/>
    <w:rsid w:val="009134C3"/>
    <w:rsid w:val="009137B5"/>
    <w:rsid w:val="009138AC"/>
    <w:rsid w:val="00913AC8"/>
    <w:rsid w:val="00913CC5"/>
    <w:rsid w:val="00914043"/>
    <w:rsid w:val="00914453"/>
    <w:rsid w:val="0091465D"/>
    <w:rsid w:val="009148A5"/>
    <w:rsid w:val="00914924"/>
    <w:rsid w:val="0091492A"/>
    <w:rsid w:val="00914979"/>
    <w:rsid w:val="00914B26"/>
    <w:rsid w:val="00914CEA"/>
    <w:rsid w:val="00914D14"/>
    <w:rsid w:val="00914D1C"/>
    <w:rsid w:val="00914DDC"/>
    <w:rsid w:val="00914EEA"/>
    <w:rsid w:val="00915096"/>
    <w:rsid w:val="0091518D"/>
    <w:rsid w:val="009156A5"/>
    <w:rsid w:val="00915869"/>
    <w:rsid w:val="0091589F"/>
    <w:rsid w:val="009158B0"/>
    <w:rsid w:val="0091593B"/>
    <w:rsid w:val="00915A04"/>
    <w:rsid w:val="00915B81"/>
    <w:rsid w:val="00915D1C"/>
    <w:rsid w:val="00915D6B"/>
    <w:rsid w:val="00915D8C"/>
    <w:rsid w:val="00915E00"/>
    <w:rsid w:val="00915E25"/>
    <w:rsid w:val="00915E63"/>
    <w:rsid w:val="009160DF"/>
    <w:rsid w:val="00916202"/>
    <w:rsid w:val="009162C7"/>
    <w:rsid w:val="0091631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1F"/>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CB0"/>
    <w:rsid w:val="00922E19"/>
    <w:rsid w:val="00922E52"/>
    <w:rsid w:val="00922EE2"/>
    <w:rsid w:val="00922EEE"/>
    <w:rsid w:val="00922F1C"/>
    <w:rsid w:val="00922FD2"/>
    <w:rsid w:val="0092309A"/>
    <w:rsid w:val="009230A6"/>
    <w:rsid w:val="00923118"/>
    <w:rsid w:val="0092315D"/>
    <w:rsid w:val="009232D5"/>
    <w:rsid w:val="0092344A"/>
    <w:rsid w:val="009237A2"/>
    <w:rsid w:val="009237AC"/>
    <w:rsid w:val="00923806"/>
    <w:rsid w:val="0092385D"/>
    <w:rsid w:val="00923B4C"/>
    <w:rsid w:val="00923B97"/>
    <w:rsid w:val="00923BCC"/>
    <w:rsid w:val="00923C91"/>
    <w:rsid w:val="00923E90"/>
    <w:rsid w:val="009244A6"/>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2"/>
    <w:rsid w:val="0092648E"/>
    <w:rsid w:val="009265A2"/>
    <w:rsid w:val="00926636"/>
    <w:rsid w:val="00926697"/>
    <w:rsid w:val="00926A11"/>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32E"/>
    <w:rsid w:val="00930436"/>
    <w:rsid w:val="0093067E"/>
    <w:rsid w:val="009306D3"/>
    <w:rsid w:val="009308DA"/>
    <w:rsid w:val="00930905"/>
    <w:rsid w:val="00930910"/>
    <w:rsid w:val="00930A34"/>
    <w:rsid w:val="00930D6A"/>
    <w:rsid w:val="00930DE6"/>
    <w:rsid w:val="0093109C"/>
    <w:rsid w:val="009310CC"/>
    <w:rsid w:val="0093116B"/>
    <w:rsid w:val="009311C9"/>
    <w:rsid w:val="0093123D"/>
    <w:rsid w:val="00931292"/>
    <w:rsid w:val="009313EC"/>
    <w:rsid w:val="0093161A"/>
    <w:rsid w:val="0093166B"/>
    <w:rsid w:val="00931749"/>
    <w:rsid w:val="0093195F"/>
    <w:rsid w:val="00931A46"/>
    <w:rsid w:val="00931CE4"/>
    <w:rsid w:val="00931D25"/>
    <w:rsid w:val="00931FF8"/>
    <w:rsid w:val="009320AB"/>
    <w:rsid w:val="009321F9"/>
    <w:rsid w:val="0093240A"/>
    <w:rsid w:val="009326C2"/>
    <w:rsid w:val="009326D8"/>
    <w:rsid w:val="00932803"/>
    <w:rsid w:val="009329C6"/>
    <w:rsid w:val="00932A6C"/>
    <w:rsid w:val="00932C7A"/>
    <w:rsid w:val="00932D51"/>
    <w:rsid w:val="00932EDA"/>
    <w:rsid w:val="00932F31"/>
    <w:rsid w:val="00933040"/>
    <w:rsid w:val="009330B1"/>
    <w:rsid w:val="009330E9"/>
    <w:rsid w:val="009332F5"/>
    <w:rsid w:val="009333D2"/>
    <w:rsid w:val="0093363F"/>
    <w:rsid w:val="00933812"/>
    <w:rsid w:val="00933B02"/>
    <w:rsid w:val="00933CA5"/>
    <w:rsid w:val="00933D39"/>
    <w:rsid w:val="00933EE6"/>
    <w:rsid w:val="00933F21"/>
    <w:rsid w:val="00934191"/>
    <w:rsid w:val="0093424A"/>
    <w:rsid w:val="009342B5"/>
    <w:rsid w:val="0093471B"/>
    <w:rsid w:val="00934735"/>
    <w:rsid w:val="009347C3"/>
    <w:rsid w:val="009347F6"/>
    <w:rsid w:val="009348C1"/>
    <w:rsid w:val="009349A4"/>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9CC"/>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460"/>
    <w:rsid w:val="0094051D"/>
    <w:rsid w:val="00940577"/>
    <w:rsid w:val="00940E16"/>
    <w:rsid w:val="00940E7D"/>
    <w:rsid w:val="00940EFF"/>
    <w:rsid w:val="009411FB"/>
    <w:rsid w:val="00941344"/>
    <w:rsid w:val="009413A3"/>
    <w:rsid w:val="009414A9"/>
    <w:rsid w:val="00941799"/>
    <w:rsid w:val="0094190E"/>
    <w:rsid w:val="009419C1"/>
    <w:rsid w:val="00941A70"/>
    <w:rsid w:val="00941AAA"/>
    <w:rsid w:val="00941B51"/>
    <w:rsid w:val="00941B71"/>
    <w:rsid w:val="00941DF9"/>
    <w:rsid w:val="00941F51"/>
    <w:rsid w:val="009421AD"/>
    <w:rsid w:val="0094221C"/>
    <w:rsid w:val="009422A4"/>
    <w:rsid w:val="009422EA"/>
    <w:rsid w:val="0094235E"/>
    <w:rsid w:val="0094257E"/>
    <w:rsid w:val="009425B0"/>
    <w:rsid w:val="00942632"/>
    <w:rsid w:val="009427CE"/>
    <w:rsid w:val="009428C8"/>
    <w:rsid w:val="0094290F"/>
    <w:rsid w:val="00942918"/>
    <w:rsid w:val="00942BBB"/>
    <w:rsid w:val="00942DD8"/>
    <w:rsid w:val="00943013"/>
    <w:rsid w:val="009431DA"/>
    <w:rsid w:val="00943249"/>
    <w:rsid w:val="0094334A"/>
    <w:rsid w:val="00943445"/>
    <w:rsid w:val="00943508"/>
    <w:rsid w:val="00943728"/>
    <w:rsid w:val="00943857"/>
    <w:rsid w:val="00943905"/>
    <w:rsid w:val="00943CF0"/>
    <w:rsid w:val="00943FD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08"/>
    <w:rsid w:val="009457B7"/>
    <w:rsid w:val="00945C21"/>
    <w:rsid w:val="009460A2"/>
    <w:rsid w:val="00946377"/>
    <w:rsid w:val="00946B76"/>
    <w:rsid w:val="00946BF9"/>
    <w:rsid w:val="00946C42"/>
    <w:rsid w:val="00946C4D"/>
    <w:rsid w:val="00946CF1"/>
    <w:rsid w:val="00946D41"/>
    <w:rsid w:val="00946E8C"/>
    <w:rsid w:val="00946EF8"/>
    <w:rsid w:val="00946EFB"/>
    <w:rsid w:val="00947122"/>
    <w:rsid w:val="00947487"/>
    <w:rsid w:val="0094751D"/>
    <w:rsid w:val="009476A4"/>
    <w:rsid w:val="009477D9"/>
    <w:rsid w:val="00947877"/>
    <w:rsid w:val="0094796F"/>
    <w:rsid w:val="00947B39"/>
    <w:rsid w:val="00947C6B"/>
    <w:rsid w:val="00947CE8"/>
    <w:rsid w:val="00947D6D"/>
    <w:rsid w:val="00947ECD"/>
    <w:rsid w:val="00947FF2"/>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CDA"/>
    <w:rsid w:val="00951EFC"/>
    <w:rsid w:val="00951F39"/>
    <w:rsid w:val="009520E1"/>
    <w:rsid w:val="00952232"/>
    <w:rsid w:val="00952495"/>
    <w:rsid w:val="009524F3"/>
    <w:rsid w:val="00952670"/>
    <w:rsid w:val="00952700"/>
    <w:rsid w:val="00952750"/>
    <w:rsid w:val="0095285B"/>
    <w:rsid w:val="009529E6"/>
    <w:rsid w:val="00952A44"/>
    <w:rsid w:val="00952AD0"/>
    <w:rsid w:val="00952B96"/>
    <w:rsid w:val="00952BF8"/>
    <w:rsid w:val="00952DCC"/>
    <w:rsid w:val="009531DF"/>
    <w:rsid w:val="00953296"/>
    <w:rsid w:val="00953337"/>
    <w:rsid w:val="00953389"/>
    <w:rsid w:val="009534B6"/>
    <w:rsid w:val="00953604"/>
    <w:rsid w:val="00953683"/>
    <w:rsid w:val="0095377F"/>
    <w:rsid w:val="009537E4"/>
    <w:rsid w:val="009539D7"/>
    <w:rsid w:val="00953A3A"/>
    <w:rsid w:val="00953A69"/>
    <w:rsid w:val="00953B1F"/>
    <w:rsid w:val="00953B53"/>
    <w:rsid w:val="00953C6B"/>
    <w:rsid w:val="00953E7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63"/>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71F"/>
    <w:rsid w:val="0095784C"/>
    <w:rsid w:val="009578AA"/>
    <w:rsid w:val="009578AE"/>
    <w:rsid w:val="009578EB"/>
    <w:rsid w:val="009578FF"/>
    <w:rsid w:val="009579B3"/>
    <w:rsid w:val="00957A08"/>
    <w:rsid w:val="00957AB9"/>
    <w:rsid w:val="00957B50"/>
    <w:rsid w:val="00957CD6"/>
    <w:rsid w:val="00957DF4"/>
    <w:rsid w:val="00957E0E"/>
    <w:rsid w:val="00957E5A"/>
    <w:rsid w:val="00957F54"/>
    <w:rsid w:val="00960061"/>
    <w:rsid w:val="009600CE"/>
    <w:rsid w:val="00960131"/>
    <w:rsid w:val="00960226"/>
    <w:rsid w:val="00960239"/>
    <w:rsid w:val="009602E6"/>
    <w:rsid w:val="009603FD"/>
    <w:rsid w:val="00960446"/>
    <w:rsid w:val="0096046F"/>
    <w:rsid w:val="009605ED"/>
    <w:rsid w:val="0096066C"/>
    <w:rsid w:val="0096079F"/>
    <w:rsid w:val="00960925"/>
    <w:rsid w:val="009609A0"/>
    <w:rsid w:val="009609ED"/>
    <w:rsid w:val="00960B18"/>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E2C"/>
    <w:rsid w:val="00962F12"/>
    <w:rsid w:val="00963145"/>
    <w:rsid w:val="009633BB"/>
    <w:rsid w:val="009637BD"/>
    <w:rsid w:val="0096380A"/>
    <w:rsid w:val="00963A36"/>
    <w:rsid w:val="00963AE8"/>
    <w:rsid w:val="00963AF2"/>
    <w:rsid w:val="00963C73"/>
    <w:rsid w:val="00963E16"/>
    <w:rsid w:val="00963F98"/>
    <w:rsid w:val="00963FD2"/>
    <w:rsid w:val="009640E5"/>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5F9D"/>
    <w:rsid w:val="00966009"/>
    <w:rsid w:val="00966013"/>
    <w:rsid w:val="00966034"/>
    <w:rsid w:val="009660C7"/>
    <w:rsid w:val="009660DD"/>
    <w:rsid w:val="00966110"/>
    <w:rsid w:val="0096612E"/>
    <w:rsid w:val="00966149"/>
    <w:rsid w:val="009661AD"/>
    <w:rsid w:val="009661B7"/>
    <w:rsid w:val="00966204"/>
    <w:rsid w:val="009665B3"/>
    <w:rsid w:val="00966712"/>
    <w:rsid w:val="009667A3"/>
    <w:rsid w:val="0096680D"/>
    <w:rsid w:val="00966862"/>
    <w:rsid w:val="009668D7"/>
    <w:rsid w:val="009668E1"/>
    <w:rsid w:val="00966938"/>
    <w:rsid w:val="00966B0E"/>
    <w:rsid w:val="00966B3D"/>
    <w:rsid w:val="00966C2F"/>
    <w:rsid w:val="00967354"/>
    <w:rsid w:val="0096735F"/>
    <w:rsid w:val="0096738E"/>
    <w:rsid w:val="0096745F"/>
    <w:rsid w:val="009674D4"/>
    <w:rsid w:val="00967597"/>
    <w:rsid w:val="00967714"/>
    <w:rsid w:val="0096797A"/>
    <w:rsid w:val="00967BD8"/>
    <w:rsid w:val="00967C93"/>
    <w:rsid w:val="00967D2C"/>
    <w:rsid w:val="00967F95"/>
    <w:rsid w:val="00970093"/>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9DD"/>
    <w:rsid w:val="00971A2E"/>
    <w:rsid w:val="00971A99"/>
    <w:rsid w:val="00971B0C"/>
    <w:rsid w:val="00971C2C"/>
    <w:rsid w:val="00971CBA"/>
    <w:rsid w:val="00971DDF"/>
    <w:rsid w:val="00972064"/>
    <w:rsid w:val="00972204"/>
    <w:rsid w:val="0097225C"/>
    <w:rsid w:val="0097232F"/>
    <w:rsid w:val="00972370"/>
    <w:rsid w:val="00972413"/>
    <w:rsid w:val="0097271E"/>
    <w:rsid w:val="00972792"/>
    <w:rsid w:val="009728D3"/>
    <w:rsid w:val="0097296D"/>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4CD0"/>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6FA8"/>
    <w:rsid w:val="0097715A"/>
    <w:rsid w:val="009771BF"/>
    <w:rsid w:val="0097729A"/>
    <w:rsid w:val="00977498"/>
    <w:rsid w:val="009775DD"/>
    <w:rsid w:val="00977754"/>
    <w:rsid w:val="009777F4"/>
    <w:rsid w:val="009778FA"/>
    <w:rsid w:val="00977A97"/>
    <w:rsid w:val="00977AD8"/>
    <w:rsid w:val="00977D04"/>
    <w:rsid w:val="00977D86"/>
    <w:rsid w:val="00977E7A"/>
    <w:rsid w:val="009800F2"/>
    <w:rsid w:val="00980123"/>
    <w:rsid w:val="00980150"/>
    <w:rsid w:val="0098026E"/>
    <w:rsid w:val="00980286"/>
    <w:rsid w:val="009802DD"/>
    <w:rsid w:val="00980405"/>
    <w:rsid w:val="00980553"/>
    <w:rsid w:val="00980752"/>
    <w:rsid w:val="00980766"/>
    <w:rsid w:val="0098083F"/>
    <w:rsid w:val="00980A10"/>
    <w:rsid w:val="00980AA6"/>
    <w:rsid w:val="00980BD5"/>
    <w:rsid w:val="00980DAB"/>
    <w:rsid w:val="0098103D"/>
    <w:rsid w:val="009810B6"/>
    <w:rsid w:val="00981129"/>
    <w:rsid w:val="00981130"/>
    <w:rsid w:val="0098113A"/>
    <w:rsid w:val="00981149"/>
    <w:rsid w:val="009811D3"/>
    <w:rsid w:val="00981206"/>
    <w:rsid w:val="00981209"/>
    <w:rsid w:val="00981234"/>
    <w:rsid w:val="00981471"/>
    <w:rsid w:val="009814D8"/>
    <w:rsid w:val="009814E7"/>
    <w:rsid w:val="009814EA"/>
    <w:rsid w:val="0098170E"/>
    <w:rsid w:val="009817FD"/>
    <w:rsid w:val="00981804"/>
    <w:rsid w:val="009818B0"/>
    <w:rsid w:val="009818EF"/>
    <w:rsid w:val="00981BB7"/>
    <w:rsid w:val="0098210F"/>
    <w:rsid w:val="00982287"/>
    <w:rsid w:val="0098229C"/>
    <w:rsid w:val="00982344"/>
    <w:rsid w:val="0098270E"/>
    <w:rsid w:val="00982753"/>
    <w:rsid w:val="0098289D"/>
    <w:rsid w:val="00982918"/>
    <w:rsid w:val="009829BD"/>
    <w:rsid w:val="00982ABA"/>
    <w:rsid w:val="00982ABB"/>
    <w:rsid w:val="00982DEB"/>
    <w:rsid w:val="00982F88"/>
    <w:rsid w:val="00982F8D"/>
    <w:rsid w:val="00983151"/>
    <w:rsid w:val="00983249"/>
    <w:rsid w:val="0098324C"/>
    <w:rsid w:val="00983493"/>
    <w:rsid w:val="009835E0"/>
    <w:rsid w:val="0098363D"/>
    <w:rsid w:val="00983641"/>
    <w:rsid w:val="00983643"/>
    <w:rsid w:val="009836C9"/>
    <w:rsid w:val="00983735"/>
    <w:rsid w:val="00983D46"/>
    <w:rsid w:val="00983DCA"/>
    <w:rsid w:val="00983E49"/>
    <w:rsid w:val="00983E8C"/>
    <w:rsid w:val="00983EC2"/>
    <w:rsid w:val="00983F00"/>
    <w:rsid w:val="00983F20"/>
    <w:rsid w:val="00983F75"/>
    <w:rsid w:val="00984279"/>
    <w:rsid w:val="00984322"/>
    <w:rsid w:val="009843CB"/>
    <w:rsid w:val="0098469B"/>
    <w:rsid w:val="00984A4A"/>
    <w:rsid w:val="00985165"/>
    <w:rsid w:val="009851C6"/>
    <w:rsid w:val="00985611"/>
    <w:rsid w:val="00985753"/>
    <w:rsid w:val="00985783"/>
    <w:rsid w:val="0098581D"/>
    <w:rsid w:val="00985AA0"/>
    <w:rsid w:val="00985E28"/>
    <w:rsid w:val="00985EF7"/>
    <w:rsid w:val="00985F9E"/>
    <w:rsid w:val="00986093"/>
    <w:rsid w:val="009860B2"/>
    <w:rsid w:val="00986146"/>
    <w:rsid w:val="0098627C"/>
    <w:rsid w:val="0098632E"/>
    <w:rsid w:val="00986353"/>
    <w:rsid w:val="00986420"/>
    <w:rsid w:val="0098643D"/>
    <w:rsid w:val="00986457"/>
    <w:rsid w:val="009864C7"/>
    <w:rsid w:val="00986708"/>
    <w:rsid w:val="00986959"/>
    <w:rsid w:val="00986971"/>
    <w:rsid w:val="00986CF9"/>
    <w:rsid w:val="00986E8F"/>
    <w:rsid w:val="00987143"/>
    <w:rsid w:val="009871E5"/>
    <w:rsid w:val="0098727B"/>
    <w:rsid w:val="009872E6"/>
    <w:rsid w:val="00987416"/>
    <w:rsid w:val="009878C2"/>
    <w:rsid w:val="00987966"/>
    <w:rsid w:val="00987ACB"/>
    <w:rsid w:val="00987F87"/>
    <w:rsid w:val="009901DA"/>
    <w:rsid w:val="0099023D"/>
    <w:rsid w:val="009903EF"/>
    <w:rsid w:val="00990429"/>
    <w:rsid w:val="00990501"/>
    <w:rsid w:val="0099087C"/>
    <w:rsid w:val="0099088C"/>
    <w:rsid w:val="00990C0E"/>
    <w:rsid w:val="00990C5B"/>
    <w:rsid w:val="00990D75"/>
    <w:rsid w:val="00990F2F"/>
    <w:rsid w:val="00991059"/>
    <w:rsid w:val="00991091"/>
    <w:rsid w:val="00991093"/>
    <w:rsid w:val="009911CA"/>
    <w:rsid w:val="0099128B"/>
    <w:rsid w:val="00991293"/>
    <w:rsid w:val="009912E0"/>
    <w:rsid w:val="00991364"/>
    <w:rsid w:val="009914CE"/>
    <w:rsid w:val="0099163B"/>
    <w:rsid w:val="0099169C"/>
    <w:rsid w:val="00991A20"/>
    <w:rsid w:val="00991B05"/>
    <w:rsid w:val="00991CC0"/>
    <w:rsid w:val="00991DE9"/>
    <w:rsid w:val="00991DF5"/>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774"/>
    <w:rsid w:val="0099382E"/>
    <w:rsid w:val="0099383D"/>
    <w:rsid w:val="009938B1"/>
    <w:rsid w:val="00993B7D"/>
    <w:rsid w:val="00993BD9"/>
    <w:rsid w:val="00993CF7"/>
    <w:rsid w:val="00993E25"/>
    <w:rsid w:val="00993E57"/>
    <w:rsid w:val="00993EEA"/>
    <w:rsid w:val="00994381"/>
    <w:rsid w:val="00994397"/>
    <w:rsid w:val="00994537"/>
    <w:rsid w:val="009946FE"/>
    <w:rsid w:val="0099479D"/>
    <w:rsid w:val="00994903"/>
    <w:rsid w:val="00994AD5"/>
    <w:rsid w:val="009950AF"/>
    <w:rsid w:val="00995195"/>
    <w:rsid w:val="0099524F"/>
    <w:rsid w:val="00995318"/>
    <w:rsid w:val="0099531C"/>
    <w:rsid w:val="0099548E"/>
    <w:rsid w:val="00995669"/>
    <w:rsid w:val="0099578F"/>
    <w:rsid w:val="009957EB"/>
    <w:rsid w:val="00995902"/>
    <w:rsid w:val="00995A8F"/>
    <w:rsid w:val="00995C06"/>
    <w:rsid w:val="00995D6C"/>
    <w:rsid w:val="00995E09"/>
    <w:rsid w:val="00995E5B"/>
    <w:rsid w:val="00996019"/>
    <w:rsid w:val="009960DF"/>
    <w:rsid w:val="00996258"/>
    <w:rsid w:val="00996306"/>
    <w:rsid w:val="00996345"/>
    <w:rsid w:val="009964D3"/>
    <w:rsid w:val="00996744"/>
    <w:rsid w:val="009969D4"/>
    <w:rsid w:val="00996C7A"/>
    <w:rsid w:val="00996D22"/>
    <w:rsid w:val="00996D61"/>
    <w:rsid w:val="00996EF4"/>
    <w:rsid w:val="00997220"/>
    <w:rsid w:val="00997303"/>
    <w:rsid w:val="0099731E"/>
    <w:rsid w:val="009974DE"/>
    <w:rsid w:val="009975C6"/>
    <w:rsid w:val="00997681"/>
    <w:rsid w:val="009976CB"/>
    <w:rsid w:val="009976F9"/>
    <w:rsid w:val="00997783"/>
    <w:rsid w:val="00997901"/>
    <w:rsid w:val="0099795B"/>
    <w:rsid w:val="009979B0"/>
    <w:rsid w:val="00997BBB"/>
    <w:rsid w:val="00997CF2"/>
    <w:rsid w:val="00997CF4"/>
    <w:rsid w:val="009A0100"/>
    <w:rsid w:val="009A02F4"/>
    <w:rsid w:val="009A04AD"/>
    <w:rsid w:val="009A07D6"/>
    <w:rsid w:val="009A094C"/>
    <w:rsid w:val="009A0C56"/>
    <w:rsid w:val="009A0C8F"/>
    <w:rsid w:val="009A0C96"/>
    <w:rsid w:val="009A0CE2"/>
    <w:rsid w:val="009A0CF5"/>
    <w:rsid w:val="009A10EC"/>
    <w:rsid w:val="009A1154"/>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25E"/>
    <w:rsid w:val="009A24F4"/>
    <w:rsid w:val="009A264C"/>
    <w:rsid w:val="009A269D"/>
    <w:rsid w:val="009A2789"/>
    <w:rsid w:val="009A27AE"/>
    <w:rsid w:val="009A27DA"/>
    <w:rsid w:val="009A2826"/>
    <w:rsid w:val="009A294D"/>
    <w:rsid w:val="009A2A2B"/>
    <w:rsid w:val="009A2BB6"/>
    <w:rsid w:val="009A2BCD"/>
    <w:rsid w:val="009A2C5F"/>
    <w:rsid w:val="009A2CAF"/>
    <w:rsid w:val="009A2CB8"/>
    <w:rsid w:val="009A2CBC"/>
    <w:rsid w:val="009A2F29"/>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A8"/>
    <w:rsid w:val="009A3EEA"/>
    <w:rsid w:val="009A3FC6"/>
    <w:rsid w:val="009A413A"/>
    <w:rsid w:val="009A4147"/>
    <w:rsid w:val="009A41D8"/>
    <w:rsid w:val="009A439C"/>
    <w:rsid w:val="009A43E5"/>
    <w:rsid w:val="009A4424"/>
    <w:rsid w:val="009A4440"/>
    <w:rsid w:val="009A454D"/>
    <w:rsid w:val="009A45A2"/>
    <w:rsid w:val="009A45C8"/>
    <w:rsid w:val="009A461D"/>
    <w:rsid w:val="009A4717"/>
    <w:rsid w:val="009A49DE"/>
    <w:rsid w:val="009A4A65"/>
    <w:rsid w:val="009A4AC6"/>
    <w:rsid w:val="009A4AF5"/>
    <w:rsid w:val="009A4B2F"/>
    <w:rsid w:val="009A4E70"/>
    <w:rsid w:val="009A4EC9"/>
    <w:rsid w:val="009A5054"/>
    <w:rsid w:val="009A512A"/>
    <w:rsid w:val="009A5152"/>
    <w:rsid w:val="009A5286"/>
    <w:rsid w:val="009A5293"/>
    <w:rsid w:val="009A545A"/>
    <w:rsid w:val="009A5543"/>
    <w:rsid w:val="009A561C"/>
    <w:rsid w:val="009A5B86"/>
    <w:rsid w:val="009A5D59"/>
    <w:rsid w:val="009A5D99"/>
    <w:rsid w:val="009A5E1F"/>
    <w:rsid w:val="009A6041"/>
    <w:rsid w:val="009A6136"/>
    <w:rsid w:val="009A625F"/>
    <w:rsid w:val="009A64A0"/>
    <w:rsid w:val="009A656E"/>
    <w:rsid w:val="009A65F0"/>
    <w:rsid w:val="009A66DF"/>
    <w:rsid w:val="009A6862"/>
    <w:rsid w:val="009A6869"/>
    <w:rsid w:val="009A6919"/>
    <w:rsid w:val="009A6AC7"/>
    <w:rsid w:val="009A6E94"/>
    <w:rsid w:val="009A6F98"/>
    <w:rsid w:val="009A70C1"/>
    <w:rsid w:val="009A727F"/>
    <w:rsid w:val="009A734F"/>
    <w:rsid w:val="009A737C"/>
    <w:rsid w:val="009A740A"/>
    <w:rsid w:val="009A74BF"/>
    <w:rsid w:val="009A79C3"/>
    <w:rsid w:val="009A7C97"/>
    <w:rsid w:val="009A7D8B"/>
    <w:rsid w:val="009A7DEB"/>
    <w:rsid w:val="009A7EB9"/>
    <w:rsid w:val="009A7F01"/>
    <w:rsid w:val="009B01AE"/>
    <w:rsid w:val="009B01E5"/>
    <w:rsid w:val="009B02B0"/>
    <w:rsid w:val="009B03DD"/>
    <w:rsid w:val="009B0408"/>
    <w:rsid w:val="009B055D"/>
    <w:rsid w:val="009B05CB"/>
    <w:rsid w:val="009B0843"/>
    <w:rsid w:val="009B0A04"/>
    <w:rsid w:val="009B0AE9"/>
    <w:rsid w:val="009B0C8A"/>
    <w:rsid w:val="009B0DEE"/>
    <w:rsid w:val="009B0F47"/>
    <w:rsid w:val="009B1250"/>
    <w:rsid w:val="009B1335"/>
    <w:rsid w:val="009B153C"/>
    <w:rsid w:val="009B15F4"/>
    <w:rsid w:val="009B16FA"/>
    <w:rsid w:val="009B176D"/>
    <w:rsid w:val="009B18B6"/>
    <w:rsid w:val="009B1B38"/>
    <w:rsid w:val="009B1B97"/>
    <w:rsid w:val="009B1C21"/>
    <w:rsid w:val="009B1CA7"/>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221"/>
    <w:rsid w:val="009B335D"/>
    <w:rsid w:val="009B33B0"/>
    <w:rsid w:val="009B3594"/>
    <w:rsid w:val="009B3646"/>
    <w:rsid w:val="009B37CE"/>
    <w:rsid w:val="009B37D8"/>
    <w:rsid w:val="009B3815"/>
    <w:rsid w:val="009B3929"/>
    <w:rsid w:val="009B3C0A"/>
    <w:rsid w:val="009B3C34"/>
    <w:rsid w:val="009B3C56"/>
    <w:rsid w:val="009B3C90"/>
    <w:rsid w:val="009B3F12"/>
    <w:rsid w:val="009B4064"/>
    <w:rsid w:val="009B4153"/>
    <w:rsid w:val="009B4228"/>
    <w:rsid w:val="009B44B4"/>
    <w:rsid w:val="009B45A2"/>
    <w:rsid w:val="009B4655"/>
    <w:rsid w:val="009B476A"/>
    <w:rsid w:val="009B4935"/>
    <w:rsid w:val="009B4B32"/>
    <w:rsid w:val="009B4B9A"/>
    <w:rsid w:val="009B4C9A"/>
    <w:rsid w:val="009B4CBA"/>
    <w:rsid w:val="009B4EEC"/>
    <w:rsid w:val="009B51DF"/>
    <w:rsid w:val="009B51FC"/>
    <w:rsid w:val="009B522A"/>
    <w:rsid w:val="009B562E"/>
    <w:rsid w:val="009B57BC"/>
    <w:rsid w:val="009B5817"/>
    <w:rsid w:val="009B585A"/>
    <w:rsid w:val="009B5893"/>
    <w:rsid w:val="009B5AB6"/>
    <w:rsid w:val="009B5B4C"/>
    <w:rsid w:val="009B5B7F"/>
    <w:rsid w:val="009B5DB2"/>
    <w:rsid w:val="009B5DD7"/>
    <w:rsid w:val="009B5F79"/>
    <w:rsid w:val="009B635F"/>
    <w:rsid w:val="009B6455"/>
    <w:rsid w:val="009B6539"/>
    <w:rsid w:val="009B653E"/>
    <w:rsid w:val="009B65AD"/>
    <w:rsid w:val="009B6617"/>
    <w:rsid w:val="009B668B"/>
    <w:rsid w:val="009B68BC"/>
    <w:rsid w:val="009B68CB"/>
    <w:rsid w:val="009B69C3"/>
    <w:rsid w:val="009B6D1E"/>
    <w:rsid w:val="009B6E19"/>
    <w:rsid w:val="009B700F"/>
    <w:rsid w:val="009B710B"/>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68F"/>
    <w:rsid w:val="009C0733"/>
    <w:rsid w:val="009C079B"/>
    <w:rsid w:val="009C08B6"/>
    <w:rsid w:val="009C0AA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A3B"/>
    <w:rsid w:val="009C1BD7"/>
    <w:rsid w:val="009C1C39"/>
    <w:rsid w:val="009C1D4C"/>
    <w:rsid w:val="009C1DCD"/>
    <w:rsid w:val="009C1DE1"/>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5CF"/>
    <w:rsid w:val="009C373A"/>
    <w:rsid w:val="009C3751"/>
    <w:rsid w:val="009C37F3"/>
    <w:rsid w:val="009C3982"/>
    <w:rsid w:val="009C3E64"/>
    <w:rsid w:val="009C3F7B"/>
    <w:rsid w:val="009C42DD"/>
    <w:rsid w:val="009C4339"/>
    <w:rsid w:val="009C441F"/>
    <w:rsid w:val="009C4476"/>
    <w:rsid w:val="009C44C7"/>
    <w:rsid w:val="009C460B"/>
    <w:rsid w:val="009C4926"/>
    <w:rsid w:val="009C4A07"/>
    <w:rsid w:val="009C4B7F"/>
    <w:rsid w:val="009C4B8E"/>
    <w:rsid w:val="009C4DE6"/>
    <w:rsid w:val="009C51D5"/>
    <w:rsid w:val="009C5256"/>
    <w:rsid w:val="009C5306"/>
    <w:rsid w:val="009C5391"/>
    <w:rsid w:val="009C543C"/>
    <w:rsid w:val="009C5537"/>
    <w:rsid w:val="009C55EB"/>
    <w:rsid w:val="009C5637"/>
    <w:rsid w:val="009C599A"/>
    <w:rsid w:val="009C5B09"/>
    <w:rsid w:val="009C5B90"/>
    <w:rsid w:val="009C5C0B"/>
    <w:rsid w:val="009C5D20"/>
    <w:rsid w:val="009C5EFF"/>
    <w:rsid w:val="009C6101"/>
    <w:rsid w:val="009C6275"/>
    <w:rsid w:val="009C62D1"/>
    <w:rsid w:val="009C6329"/>
    <w:rsid w:val="009C64B9"/>
    <w:rsid w:val="009C650E"/>
    <w:rsid w:val="009C66B8"/>
    <w:rsid w:val="009C6702"/>
    <w:rsid w:val="009C69B9"/>
    <w:rsid w:val="009C6AA2"/>
    <w:rsid w:val="009C6BA7"/>
    <w:rsid w:val="009C6C73"/>
    <w:rsid w:val="009C6D07"/>
    <w:rsid w:val="009C6F0E"/>
    <w:rsid w:val="009C6F96"/>
    <w:rsid w:val="009C70DA"/>
    <w:rsid w:val="009C70DB"/>
    <w:rsid w:val="009C70F5"/>
    <w:rsid w:val="009C730F"/>
    <w:rsid w:val="009C7474"/>
    <w:rsid w:val="009C749B"/>
    <w:rsid w:val="009C74F6"/>
    <w:rsid w:val="009C772C"/>
    <w:rsid w:val="009C774A"/>
    <w:rsid w:val="009C786F"/>
    <w:rsid w:val="009C7AA2"/>
    <w:rsid w:val="009C7B14"/>
    <w:rsid w:val="009C7B72"/>
    <w:rsid w:val="009C7C6A"/>
    <w:rsid w:val="009C7E56"/>
    <w:rsid w:val="009C7EC0"/>
    <w:rsid w:val="009C7ECA"/>
    <w:rsid w:val="009C7EEC"/>
    <w:rsid w:val="009D0391"/>
    <w:rsid w:val="009D03F8"/>
    <w:rsid w:val="009D04C5"/>
    <w:rsid w:val="009D0567"/>
    <w:rsid w:val="009D0665"/>
    <w:rsid w:val="009D06E1"/>
    <w:rsid w:val="009D0791"/>
    <w:rsid w:val="009D07DE"/>
    <w:rsid w:val="009D08F1"/>
    <w:rsid w:val="009D0D90"/>
    <w:rsid w:val="009D0E39"/>
    <w:rsid w:val="009D0E73"/>
    <w:rsid w:val="009D0FA2"/>
    <w:rsid w:val="009D10E1"/>
    <w:rsid w:val="009D10EC"/>
    <w:rsid w:val="009D1315"/>
    <w:rsid w:val="009D18E4"/>
    <w:rsid w:val="009D1922"/>
    <w:rsid w:val="009D19BC"/>
    <w:rsid w:val="009D1D66"/>
    <w:rsid w:val="009D1FBF"/>
    <w:rsid w:val="009D1FCA"/>
    <w:rsid w:val="009D2061"/>
    <w:rsid w:val="009D20A8"/>
    <w:rsid w:val="009D2153"/>
    <w:rsid w:val="009D2348"/>
    <w:rsid w:val="009D2792"/>
    <w:rsid w:val="009D2C0A"/>
    <w:rsid w:val="009D2C32"/>
    <w:rsid w:val="009D2D79"/>
    <w:rsid w:val="009D2EA8"/>
    <w:rsid w:val="009D2F0C"/>
    <w:rsid w:val="009D2F10"/>
    <w:rsid w:val="009D323A"/>
    <w:rsid w:val="009D32C1"/>
    <w:rsid w:val="009D32C9"/>
    <w:rsid w:val="009D3306"/>
    <w:rsid w:val="009D33CC"/>
    <w:rsid w:val="009D352A"/>
    <w:rsid w:val="009D3574"/>
    <w:rsid w:val="009D3578"/>
    <w:rsid w:val="009D37F2"/>
    <w:rsid w:val="009D3824"/>
    <w:rsid w:val="009D3A5F"/>
    <w:rsid w:val="009D3B25"/>
    <w:rsid w:val="009D3BEA"/>
    <w:rsid w:val="009D3CAD"/>
    <w:rsid w:val="009D3EB0"/>
    <w:rsid w:val="009D3F24"/>
    <w:rsid w:val="009D40FB"/>
    <w:rsid w:val="009D4153"/>
    <w:rsid w:val="009D42F0"/>
    <w:rsid w:val="009D4545"/>
    <w:rsid w:val="009D47F2"/>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3B"/>
    <w:rsid w:val="009D5E65"/>
    <w:rsid w:val="009D601A"/>
    <w:rsid w:val="009D612A"/>
    <w:rsid w:val="009D6200"/>
    <w:rsid w:val="009D643F"/>
    <w:rsid w:val="009D6472"/>
    <w:rsid w:val="009D647B"/>
    <w:rsid w:val="009D6506"/>
    <w:rsid w:val="009D654A"/>
    <w:rsid w:val="009D6551"/>
    <w:rsid w:val="009D68E6"/>
    <w:rsid w:val="009D6944"/>
    <w:rsid w:val="009D6BF2"/>
    <w:rsid w:val="009D6C6D"/>
    <w:rsid w:val="009D6DC2"/>
    <w:rsid w:val="009D6E0D"/>
    <w:rsid w:val="009D6FA0"/>
    <w:rsid w:val="009D7103"/>
    <w:rsid w:val="009D714B"/>
    <w:rsid w:val="009D74E1"/>
    <w:rsid w:val="009D771C"/>
    <w:rsid w:val="009D79F4"/>
    <w:rsid w:val="009D7A72"/>
    <w:rsid w:val="009D7AB3"/>
    <w:rsid w:val="009D7B9F"/>
    <w:rsid w:val="009D7D19"/>
    <w:rsid w:val="009D7D25"/>
    <w:rsid w:val="009D7D4E"/>
    <w:rsid w:val="009D7D60"/>
    <w:rsid w:val="009D7F7A"/>
    <w:rsid w:val="009E0007"/>
    <w:rsid w:val="009E0060"/>
    <w:rsid w:val="009E00A4"/>
    <w:rsid w:val="009E03D9"/>
    <w:rsid w:val="009E03F7"/>
    <w:rsid w:val="009E046C"/>
    <w:rsid w:val="009E0643"/>
    <w:rsid w:val="009E08EF"/>
    <w:rsid w:val="009E08FF"/>
    <w:rsid w:val="009E0912"/>
    <w:rsid w:val="009E09C0"/>
    <w:rsid w:val="009E09C5"/>
    <w:rsid w:val="009E09C6"/>
    <w:rsid w:val="009E0B48"/>
    <w:rsid w:val="009E0C75"/>
    <w:rsid w:val="009E0DB3"/>
    <w:rsid w:val="009E0F29"/>
    <w:rsid w:val="009E126D"/>
    <w:rsid w:val="009E1291"/>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1DA"/>
    <w:rsid w:val="009E432A"/>
    <w:rsid w:val="009E46AE"/>
    <w:rsid w:val="009E4C1C"/>
    <w:rsid w:val="009E4C6E"/>
    <w:rsid w:val="009E4D40"/>
    <w:rsid w:val="009E4DBF"/>
    <w:rsid w:val="009E4F2C"/>
    <w:rsid w:val="009E5099"/>
    <w:rsid w:val="009E5195"/>
    <w:rsid w:val="009E51ED"/>
    <w:rsid w:val="009E52FA"/>
    <w:rsid w:val="009E5365"/>
    <w:rsid w:val="009E5470"/>
    <w:rsid w:val="009E5520"/>
    <w:rsid w:val="009E5766"/>
    <w:rsid w:val="009E582A"/>
    <w:rsid w:val="009E590D"/>
    <w:rsid w:val="009E5A0E"/>
    <w:rsid w:val="009E5A36"/>
    <w:rsid w:val="009E5AF5"/>
    <w:rsid w:val="009E5DF6"/>
    <w:rsid w:val="009E5E96"/>
    <w:rsid w:val="009E5EB5"/>
    <w:rsid w:val="009E5F17"/>
    <w:rsid w:val="009E6015"/>
    <w:rsid w:val="009E6035"/>
    <w:rsid w:val="009E6298"/>
    <w:rsid w:val="009E62AE"/>
    <w:rsid w:val="009E641A"/>
    <w:rsid w:val="009E642D"/>
    <w:rsid w:val="009E6449"/>
    <w:rsid w:val="009E6494"/>
    <w:rsid w:val="009E650A"/>
    <w:rsid w:val="009E652F"/>
    <w:rsid w:val="009E6724"/>
    <w:rsid w:val="009E687D"/>
    <w:rsid w:val="009E6A04"/>
    <w:rsid w:val="009E6A2D"/>
    <w:rsid w:val="009E6B9D"/>
    <w:rsid w:val="009E6CB2"/>
    <w:rsid w:val="009E6EBA"/>
    <w:rsid w:val="009E6FB7"/>
    <w:rsid w:val="009E7031"/>
    <w:rsid w:val="009E716A"/>
    <w:rsid w:val="009E74B5"/>
    <w:rsid w:val="009E74F0"/>
    <w:rsid w:val="009E7530"/>
    <w:rsid w:val="009E770D"/>
    <w:rsid w:val="009E77BE"/>
    <w:rsid w:val="009E7899"/>
    <w:rsid w:val="009E7AAB"/>
    <w:rsid w:val="009E7EEF"/>
    <w:rsid w:val="009E7F23"/>
    <w:rsid w:val="009F0028"/>
    <w:rsid w:val="009F0153"/>
    <w:rsid w:val="009F01EB"/>
    <w:rsid w:val="009F0269"/>
    <w:rsid w:val="009F03A6"/>
    <w:rsid w:val="009F0476"/>
    <w:rsid w:val="009F04D8"/>
    <w:rsid w:val="009F0709"/>
    <w:rsid w:val="009F0768"/>
    <w:rsid w:val="009F08F2"/>
    <w:rsid w:val="009F0A35"/>
    <w:rsid w:val="009F0CC9"/>
    <w:rsid w:val="009F0DE2"/>
    <w:rsid w:val="009F0E20"/>
    <w:rsid w:val="009F102A"/>
    <w:rsid w:val="009F123B"/>
    <w:rsid w:val="009F1300"/>
    <w:rsid w:val="009F1395"/>
    <w:rsid w:val="009F14FA"/>
    <w:rsid w:val="009F151C"/>
    <w:rsid w:val="009F18FA"/>
    <w:rsid w:val="009F1973"/>
    <w:rsid w:val="009F1BBB"/>
    <w:rsid w:val="009F1C2A"/>
    <w:rsid w:val="009F1C5E"/>
    <w:rsid w:val="009F1C87"/>
    <w:rsid w:val="009F1D3B"/>
    <w:rsid w:val="009F2196"/>
    <w:rsid w:val="009F252B"/>
    <w:rsid w:val="009F260E"/>
    <w:rsid w:val="009F269A"/>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ECA"/>
    <w:rsid w:val="009F5F43"/>
    <w:rsid w:val="009F6124"/>
    <w:rsid w:val="009F612F"/>
    <w:rsid w:val="009F62D2"/>
    <w:rsid w:val="009F6333"/>
    <w:rsid w:val="009F637E"/>
    <w:rsid w:val="009F66C9"/>
    <w:rsid w:val="009F66E2"/>
    <w:rsid w:val="009F67BE"/>
    <w:rsid w:val="009F6897"/>
    <w:rsid w:val="009F69C6"/>
    <w:rsid w:val="009F6A4B"/>
    <w:rsid w:val="009F6A52"/>
    <w:rsid w:val="009F6A88"/>
    <w:rsid w:val="009F6AE9"/>
    <w:rsid w:val="009F6B02"/>
    <w:rsid w:val="009F6BE1"/>
    <w:rsid w:val="009F6CD8"/>
    <w:rsid w:val="009F6E17"/>
    <w:rsid w:val="009F71C8"/>
    <w:rsid w:val="009F71F1"/>
    <w:rsid w:val="009F746D"/>
    <w:rsid w:val="009F7470"/>
    <w:rsid w:val="009F7688"/>
    <w:rsid w:val="009F7787"/>
    <w:rsid w:val="009F77C6"/>
    <w:rsid w:val="009F7867"/>
    <w:rsid w:val="009F7B0B"/>
    <w:rsid w:val="009F7C84"/>
    <w:rsid w:val="009F7D66"/>
    <w:rsid w:val="009F7EF6"/>
    <w:rsid w:val="009F7FE7"/>
    <w:rsid w:val="00A003B3"/>
    <w:rsid w:val="00A00880"/>
    <w:rsid w:val="00A009E7"/>
    <w:rsid w:val="00A00BD2"/>
    <w:rsid w:val="00A00D23"/>
    <w:rsid w:val="00A00DBB"/>
    <w:rsid w:val="00A00E56"/>
    <w:rsid w:val="00A010AB"/>
    <w:rsid w:val="00A010DE"/>
    <w:rsid w:val="00A012E5"/>
    <w:rsid w:val="00A013FB"/>
    <w:rsid w:val="00A01443"/>
    <w:rsid w:val="00A01AC4"/>
    <w:rsid w:val="00A020A3"/>
    <w:rsid w:val="00A023EA"/>
    <w:rsid w:val="00A02478"/>
    <w:rsid w:val="00A024A8"/>
    <w:rsid w:val="00A02608"/>
    <w:rsid w:val="00A027F3"/>
    <w:rsid w:val="00A0288A"/>
    <w:rsid w:val="00A028D3"/>
    <w:rsid w:val="00A02959"/>
    <w:rsid w:val="00A0318B"/>
    <w:rsid w:val="00A03229"/>
    <w:rsid w:val="00A03255"/>
    <w:rsid w:val="00A03351"/>
    <w:rsid w:val="00A03380"/>
    <w:rsid w:val="00A03582"/>
    <w:rsid w:val="00A0369A"/>
    <w:rsid w:val="00A03939"/>
    <w:rsid w:val="00A0395C"/>
    <w:rsid w:val="00A03978"/>
    <w:rsid w:val="00A03A09"/>
    <w:rsid w:val="00A03A7C"/>
    <w:rsid w:val="00A03AB1"/>
    <w:rsid w:val="00A03C3A"/>
    <w:rsid w:val="00A03E46"/>
    <w:rsid w:val="00A03F55"/>
    <w:rsid w:val="00A041B9"/>
    <w:rsid w:val="00A042A6"/>
    <w:rsid w:val="00A044D3"/>
    <w:rsid w:val="00A0459C"/>
    <w:rsid w:val="00A04690"/>
    <w:rsid w:val="00A04904"/>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977"/>
    <w:rsid w:val="00A05B54"/>
    <w:rsid w:val="00A05DF3"/>
    <w:rsid w:val="00A05EBA"/>
    <w:rsid w:val="00A05F40"/>
    <w:rsid w:val="00A061BD"/>
    <w:rsid w:val="00A0650C"/>
    <w:rsid w:val="00A0669C"/>
    <w:rsid w:val="00A06737"/>
    <w:rsid w:val="00A0686D"/>
    <w:rsid w:val="00A068BE"/>
    <w:rsid w:val="00A068F8"/>
    <w:rsid w:val="00A06B4C"/>
    <w:rsid w:val="00A06BD7"/>
    <w:rsid w:val="00A06E0E"/>
    <w:rsid w:val="00A07182"/>
    <w:rsid w:val="00A0719D"/>
    <w:rsid w:val="00A07278"/>
    <w:rsid w:val="00A077E2"/>
    <w:rsid w:val="00A07987"/>
    <w:rsid w:val="00A079E3"/>
    <w:rsid w:val="00A07A8B"/>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CDE"/>
    <w:rsid w:val="00A10D79"/>
    <w:rsid w:val="00A10EE1"/>
    <w:rsid w:val="00A10FC1"/>
    <w:rsid w:val="00A1105B"/>
    <w:rsid w:val="00A11185"/>
    <w:rsid w:val="00A111E8"/>
    <w:rsid w:val="00A113F9"/>
    <w:rsid w:val="00A11478"/>
    <w:rsid w:val="00A11535"/>
    <w:rsid w:val="00A1193F"/>
    <w:rsid w:val="00A11E56"/>
    <w:rsid w:val="00A11FFC"/>
    <w:rsid w:val="00A120E2"/>
    <w:rsid w:val="00A12388"/>
    <w:rsid w:val="00A12479"/>
    <w:rsid w:val="00A12495"/>
    <w:rsid w:val="00A125C7"/>
    <w:rsid w:val="00A1263E"/>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B97"/>
    <w:rsid w:val="00A13DC4"/>
    <w:rsid w:val="00A13E02"/>
    <w:rsid w:val="00A13EF9"/>
    <w:rsid w:val="00A13FBC"/>
    <w:rsid w:val="00A13FE8"/>
    <w:rsid w:val="00A14060"/>
    <w:rsid w:val="00A142E7"/>
    <w:rsid w:val="00A14326"/>
    <w:rsid w:val="00A144BA"/>
    <w:rsid w:val="00A14567"/>
    <w:rsid w:val="00A14642"/>
    <w:rsid w:val="00A14660"/>
    <w:rsid w:val="00A146DE"/>
    <w:rsid w:val="00A1475E"/>
    <w:rsid w:val="00A14862"/>
    <w:rsid w:val="00A1492C"/>
    <w:rsid w:val="00A14940"/>
    <w:rsid w:val="00A14949"/>
    <w:rsid w:val="00A14954"/>
    <w:rsid w:val="00A1498E"/>
    <w:rsid w:val="00A14D3B"/>
    <w:rsid w:val="00A14E57"/>
    <w:rsid w:val="00A14FB0"/>
    <w:rsid w:val="00A153BE"/>
    <w:rsid w:val="00A15468"/>
    <w:rsid w:val="00A15476"/>
    <w:rsid w:val="00A154DA"/>
    <w:rsid w:val="00A1557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49"/>
    <w:rsid w:val="00A16B80"/>
    <w:rsid w:val="00A16C09"/>
    <w:rsid w:val="00A16DBE"/>
    <w:rsid w:val="00A16EBB"/>
    <w:rsid w:val="00A16EE2"/>
    <w:rsid w:val="00A16F04"/>
    <w:rsid w:val="00A16F7B"/>
    <w:rsid w:val="00A170EA"/>
    <w:rsid w:val="00A172A6"/>
    <w:rsid w:val="00A172FD"/>
    <w:rsid w:val="00A17321"/>
    <w:rsid w:val="00A173BF"/>
    <w:rsid w:val="00A173C3"/>
    <w:rsid w:val="00A17540"/>
    <w:rsid w:val="00A179E0"/>
    <w:rsid w:val="00A17A0B"/>
    <w:rsid w:val="00A17A97"/>
    <w:rsid w:val="00A17BC5"/>
    <w:rsid w:val="00A17C04"/>
    <w:rsid w:val="00A17C4F"/>
    <w:rsid w:val="00A17E92"/>
    <w:rsid w:val="00A1FCBC"/>
    <w:rsid w:val="00A20107"/>
    <w:rsid w:val="00A20124"/>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32"/>
    <w:rsid w:val="00A219B6"/>
    <w:rsid w:val="00A21A2F"/>
    <w:rsid w:val="00A21B6A"/>
    <w:rsid w:val="00A21C76"/>
    <w:rsid w:val="00A21E18"/>
    <w:rsid w:val="00A21E8B"/>
    <w:rsid w:val="00A21EB3"/>
    <w:rsid w:val="00A21F5A"/>
    <w:rsid w:val="00A22037"/>
    <w:rsid w:val="00A22293"/>
    <w:rsid w:val="00A22484"/>
    <w:rsid w:val="00A224C2"/>
    <w:rsid w:val="00A225A9"/>
    <w:rsid w:val="00A2277D"/>
    <w:rsid w:val="00A228CC"/>
    <w:rsid w:val="00A229A9"/>
    <w:rsid w:val="00A22CAD"/>
    <w:rsid w:val="00A22F4A"/>
    <w:rsid w:val="00A22F7B"/>
    <w:rsid w:val="00A22FAE"/>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39"/>
    <w:rsid w:val="00A241A2"/>
    <w:rsid w:val="00A243E4"/>
    <w:rsid w:val="00A2459D"/>
    <w:rsid w:val="00A2467F"/>
    <w:rsid w:val="00A24805"/>
    <w:rsid w:val="00A24AF3"/>
    <w:rsid w:val="00A24BA9"/>
    <w:rsid w:val="00A24CAD"/>
    <w:rsid w:val="00A24CC4"/>
    <w:rsid w:val="00A24D7B"/>
    <w:rsid w:val="00A24E23"/>
    <w:rsid w:val="00A24FC6"/>
    <w:rsid w:val="00A25088"/>
    <w:rsid w:val="00A251EC"/>
    <w:rsid w:val="00A252CA"/>
    <w:rsid w:val="00A2557A"/>
    <w:rsid w:val="00A2562A"/>
    <w:rsid w:val="00A2566C"/>
    <w:rsid w:val="00A256C0"/>
    <w:rsid w:val="00A2574B"/>
    <w:rsid w:val="00A25A75"/>
    <w:rsid w:val="00A25E55"/>
    <w:rsid w:val="00A25F05"/>
    <w:rsid w:val="00A26180"/>
    <w:rsid w:val="00A26297"/>
    <w:rsid w:val="00A26491"/>
    <w:rsid w:val="00A265B1"/>
    <w:rsid w:val="00A2686E"/>
    <w:rsid w:val="00A269F1"/>
    <w:rsid w:val="00A26C0F"/>
    <w:rsid w:val="00A26C20"/>
    <w:rsid w:val="00A26E92"/>
    <w:rsid w:val="00A26FE7"/>
    <w:rsid w:val="00A2701C"/>
    <w:rsid w:val="00A2709B"/>
    <w:rsid w:val="00A270C4"/>
    <w:rsid w:val="00A27356"/>
    <w:rsid w:val="00A273B9"/>
    <w:rsid w:val="00A27539"/>
    <w:rsid w:val="00A27793"/>
    <w:rsid w:val="00A2786B"/>
    <w:rsid w:val="00A27B1B"/>
    <w:rsid w:val="00A27BD7"/>
    <w:rsid w:val="00A27E72"/>
    <w:rsid w:val="00A27E96"/>
    <w:rsid w:val="00A27EA1"/>
    <w:rsid w:val="00A27FD8"/>
    <w:rsid w:val="00A3018C"/>
    <w:rsid w:val="00A3019C"/>
    <w:rsid w:val="00A302FA"/>
    <w:rsid w:val="00A303E5"/>
    <w:rsid w:val="00A3053E"/>
    <w:rsid w:val="00A30672"/>
    <w:rsid w:val="00A306C3"/>
    <w:rsid w:val="00A30959"/>
    <w:rsid w:val="00A30AC0"/>
    <w:rsid w:val="00A30B2D"/>
    <w:rsid w:val="00A30E00"/>
    <w:rsid w:val="00A30EE8"/>
    <w:rsid w:val="00A311AE"/>
    <w:rsid w:val="00A312A6"/>
    <w:rsid w:val="00A31306"/>
    <w:rsid w:val="00A3130E"/>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337"/>
    <w:rsid w:val="00A344A5"/>
    <w:rsid w:val="00A346C3"/>
    <w:rsid w:val="00A349D2"/>
    <w:rsid w:val="00A34A65"/>
    <w:rsid w:val="00A34D31"/>
    <w:rsid w:val="00A34D4A"/>
    <w:rsid w:val="00A34E8E"/>
    <w:rsid w:val="00A3510B"/>
    <w:rsid w:val="00A3516C"/>
    <w:rsid w:val="00A352C4"/>
    <w:rsid w:val="00A354C5"/>
    <w:rsid w:val="00A3580C"/>
    <w:rsid w:val="00A358C2"/>
    <w:rsid w:val="00A35900"/>
    <w:rsid w:val="00A35A1C"/>
    <w:rsid w:val="00A35AF4"/>
    <w:rsid w:val="00A35B18"/>
    <w:rsid w:val="00A35B1E"/>
    <w:rsid w:val="00A35C27"/>
    <w:rsid w:val="00A35C8B"/>
    <w:rsid w:val="00A35CF1"/>
    <w:rsid w:val="00A35D17"/>
    <w:rsid w:val="00A35D6E"/>
    <w:rsid w:val="00A35D89"/>
    <w:rsid w:val="00A36155"/>
    <w:rsid w:val="00A36284"/>
    <w:rsid w:val="00A3629E"/>
    <w:rsid w:val="00A363F2"/>
    <w:rsid w:val="00A36450"/>
    <w:rsid w:val="00A365AD"/>
    <w:rsid w:val="00A3661F"/>
    <w:rsid w:val="00A3671F"/>
    <w:rsid w:val="00A36738"/>
    <w:rsid w:val="00A36912"/>
    <w:rsid w:val="00A369D1"/>
    <w:rsid w:val="00A36A2A"/>
    <w:rsid w:val="00A36AF0"/>
    <w:rsid w:val="00A36D0C"/>
    <w:rsid w:val="00A36F6F"/>
    <w:rsid w:val="00A36FB3"/>
    <w:rsid w:val="00A3701C"/>
    <w:rsid w:val="00A37148"/>
    <w:rsid w:val="00A372FF"/>
    <w:rsid w:val="00A37343"/>
    <w:rsid w:val="00A374FE"/>
    <w:rsid w:val="00A37615"/>
    <w:rsid w:val="00A378E1"/>
    <w:rsid w:val="00A379EC"/>
    <w:rsid w:val="00A37B78"/>
    <w:rsid w:val="00A37CFD"/>
    <w:rsid w:val="00A37FE4"/>
    <w:rsid w:val="00A40198"/>
    <w:rsid w:val="00A401A9"/>
    <w:rsid w:val="00A401EB"/>
    <w:rsid w:val="00A40419"/>
    <w:rsid w:val="00A404D5"/>
    <w:rsid w:val="00A4072F"/>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743"/>
    <w:rsid w:val="00A42852"/>
    <w:rsid w:val="00A42873"/>
    <w:rsid w:val="00A42884"/>
    <w:rsid w:val="00A42891"/>
    <w:rsid w:val="00A42A7D"/>
    <w:rsid w:val="00A42A85"/>
    <w:rsid w:val="00A42A92"/>
    <w:rsid w:val="00A42AB5"/>
    <w:rsid w:val="00A42CD6"/>
    <w:rsid w:val="00A42CDA"/>
    <w:rsid w:val="00A42CEF"/>
    <w:rsid w:val="00A42D07"/>
    <w:rsid w:val="00A43002"/>
    <w:rsid w:val="00A4312C"/>
    <w:rsid w:val="00A43151"/>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DAC"/>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B23"/>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16"/>
    <w:rsid w:val="00A4709C"/>
    <w:rsid w:val="00A470B4"/>
    <w:rsid w:val="00A4712E"/>
    <w:rsid w:val="00A471A8"/>
    <w:rsid w:val="00A472EF"/>
    <w:rsid w:val="00A4736B"/>
    <w:rsid w:val="00A4739C"/>
    <w:rsid w:val="00A47432"/>
    <w:rsid w:val="00A4755D"/>
    <w:rsid w:val="00A4791B"/>
    <w:rsid w:val="00A47960"/>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8AC"/>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2E6F"/>
    <w:rsid w:val="00A530A4"/>
    <w:rsid w:val="00A5367F"/>
    <w:rsid w:val="00A53780"/>
    <w:rsid w:val="00A5385A"/>
    <w:rsid w:val="00A5387E"/>
    <w:rsid w:val="00A539A5"/>
    <w:rsid w:val="00A539BD"/>
    <w:rsid w:val="00A53A83"/>
    <w:rsid w:val="00A53BB5"/>
    <w:rsid w:val="00A53CE6"/>
    <w:rsid w:val="00A53DA0"/>
    <w:rsid w:val="00A53ED2"/>
    <w:rsid w:val="00A53F79"/>
    <w:rsid w:val="00A53FCC"/>
    <w:rsid w:val="00A53FCE"/>
    <w:rsid w:val="00A5404D"/>
    <w:rsid w:val="00A540E4"/>
    <w:rsid w:val="00A543F5"/>
    <w:rsid w:val="00A54577"/>
    <w:rsid w:val="00A5460B"/>
    <w:rsid w:val="00A546CB"/>
    <w:rsid w:val="00A54831"/>
    <w:rsid w:val="00A548A2"/>
    <w:rsid w:val="00A54DDF"/>
    <w:rsid w:val="00A550AC"/>
    <w:rsid w:val="00A5514D"/>
    <w:rsid w:val="00A552A9"/>
    <w:rsid w:val="00A55344"/>
    <w:rsid w:val="00A55502"/>
    <w:rsid w:val="00A555A7"/>
    <w:rsid w:val="00A5570F"/>
    <w:rsid w:val="00A558B6"/>
    <w:rsid w:val="00A55A0E"/>
    <w:rsid w:val="00A55E1E"/>
    <w:rsid w:val="00A55EE9"/>
    <w:rsid w:val="00A5614A"/>
    <w:rsid w:val="00A561EE"/>
    <w:rsid w:val="00A56366"/>
    <w:rsid w:val="00A56498"/>
    <w:rsid w:val="00A566FA"/>
    <w:rsid w:val="00A56777"/>
    <w:rsid w:val="00A56A47"/>
    <w:rsid w:val="00A56C7C"/>
    <w:rsid w:val="00A56D18"/>
    <w:rsid w:val="00A56DB3"/>
    <w:rsid w:val="00A56E2D"/>
    <w:rsid w:val="00A56FC7"/>
    <w:rsid w:val="00A56FE3"/>
    <w:rsid w:val="00A57367"/>
    <w:rsid w:val="00A57375"/>
    <w:rsid w:val="00A573F4"/>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04"/>
    <w:rsid w:val="00A605F3"/>
    <w:rsid w:val="00A606B3"/>
    <w:rsid w:val="00A607CB"/>
    <w:rsid w:val="00A60893"/>
    <w:rsid w:val="00A609DB"/>
    <w:rsid w:val="00A60B4D"/>
    <w:rsid w:val="00A60C22"/>
    <w:rsid w:val="00A60D2F"/>
    <w:rsid w:val="00A6104B"/>
    <w:rsid w:val="00A6126F"/>
    <w:rsid w:val="00A615E0"/>
    <w:rsid w:val="00A61781"/>
    <w:rsid w:val="00A617B1"/>
    <w:rsid w:val="00A61986"/>
    <w:rsid w:val="00A619F6"/>
    <w:rsid w:val="00A61B00"/>
    <w:rsid w:val="00A61B34"/>
    <w:rsid w:val="00A61B4E"/>
    <w:rsid w:val="00A61C82"/>
    <w:rsid w:val="00A61D32"/>
    <w:rsid w:val="00A61D91"/>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1F9"/>
    <w:rsid w:val="00A64278"/>
    <w:rsid w:val="00A64286"/>
    <w:rsid w:val="00A644E7"/>
    <w:rsid w:val="00A645A3"/>
    <w:rsid w:val="00A645FF"/>
    <w:rsid w:val="00A64612"/>
    <w:rsid w:val="00A6465E"/>
    <w:rsid w:val="00A6466F"/>
    <w:rsid w:val="00A646E3"/>
    <w:rsid w:val="00A6475A"/>
    <w:rsid w:val="00A6477E"/>
    <w:rsid w:val="00A64883"/>
    <w:rsid w:val="00A648A1"/>
    <w:rsid w:val="00A648AE"/>
    <w:rsid w:val="00A649DC"/>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05D"/>
    <w:rsid w:val="00A66174"/>
    <w:rsid w:val="00A661E4"/>
    <w:rsid w:val="00A66266"/>
    <w:rsid w:val="00A662E4"/>
    <w:rsid w:val="00A66401"/>
    <w:rsid w:val="00A6640A"/>
    <w:rsid w:val="00A6665F"/>
    <w:rsid w:val="00A6677E"/>
    <w:rsid w:val="00A6687B"/>
    <w:rsid w:val="00A66A31"/>
    <w:rsid w:val="00A66A53"/>
    <w:rsid w:val="00A66B68"/>
    <w:rsid w:val="00A66BBA"/>
    <w:rsid w:val="00A66C67"/>
    <w:rsid w:val="00A66CC4"/>
    <w:rsid w:val="00A66D75"/>
    <w:rsid w:val="00A66E37"/>
    <w:rsid w:val="00A66F36"/>
    <w:rsid w:val="00A66FF0"/>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43F"/>
    <w:rsid w:val="00A705AE"/>
    <w:rsid w:val="00A70613"/>
    <w:rsid w:val="00A70788"/>
    <w:rsid w:val="00A70CC8"/>
    <w:rsid w:val="00A70E94"/>
    <w:rsid w:val="00A70FAC"/>
    <w:rsid w:val="00A710BD"/>
    <w:rsid w:val="00A71140"/>
    <w:rsid w:val="00A711E0"/>
    <w:rsid w:val="00A71587"/>
    <w:rsid w:val="00A7166D"/>
    <w:rsid w:val="00A71699"/>
    <w:rsid w:val="00A71B07"/>
    <w:rsid w:val="00A71B85"/>
    <w:rsid w:val="00A71BAE"/>
    <w:rsid w:val="00A71BBA"/>
    <w:rsid w:val="00A71C4F"/>
    <w:rsid w:val="00A71DF2"/>
    <w:rsid w:val="00A71F05"/>
    <w:rsid w:val="00A7205E"/>
    <w:rsid w:val="00A72132"/>
    <w:rsid w:val="00A7213D"/>
    <w:rsid w:val="00A7214A"/>
    <w:rsid w:val="00A72223"/>
    <w:rsid w:val="00A722D2"/>
    <w:rsid w:val="00A722D6"/>
    <w:rsid w:val="00A7275A"/>
    <w:rsid w:val="00A727C0"/>
    <w:rsid w:val="00A72B8A"/>
    <w:rsid w:val="00A72BAB"/>
    <w:rsid w:val="00A72BEB"/>
    <w:rsid w:val="00A72F10"/>
    <w:rsid w:val="00A72FB5"/>
    <w:rsid w:val="00A731CB"/>
    <w:rsid w:val="00A7338B"/>
    <w:rsid w:val="00A73472"/>
    <w:rsid w:val="00A73571"/>
    <w:rsid w:val="00A73688"/>
    <w:rsid w:val="00A73777"/>
    <w:rsid w:val="00A737A8"/>
    <w:rsid w:val="00A738A4"/>
    <w:rsid w:val="00A73AAD"/>
    <w:rsid w:val="00A73BDA"/>
    <w:rsid w:val="00A73D03"/>
    <w:rsid w:val="00A73D3A"/>
    <w:rsid w:val="00A73D6D"/>
    <w:rsid w:val="00A73FA8"/>
    <w:rsid w:val="00A740C6"/>
    <w:rsid w:val="00A74161"/>
    <w:rsid w:val="00A74282"/>
    <w:rsid w:val="00A74401"/>
    <w:rsid w:val="00A74426"/>
    <w:rsid w:val="00A74692"/>
    <w:rsid w:val="00A748A3"/>
    <w:rsid w:val="00A74A50"/>
    <w:rsid w:val="00A74C66"/>
    <w:rsid w:val="00A74C93"/>
    <w:rsid w:val="00A74E70"/>
    <w:rsid w:val="00A74F98"/>
    <w:rsid w:val="00A74F9E"/>
    <w:rsid w:val="00A75054"/>
    <w:rsid w:val="00A75427"/>
    <w:rsid w:val="00A75609"/>
    <w:rsid w:val="00A75990"/>
    <w:rsid w:val="00A759BD"/>
    <w:rsid w:val="00A759BE"/>
    <w:rsid w:val="00A75A52"/>
    <w:rsid w:val="00A75B65"/>
    <w:rsid w:val="00A75D5A"/>
    <w:rsid w:val="00A75E79"/>
    <w:rsid w:val="00A7618B"/>
    <w:rsid w:val="00A761AD"/>
    <w:rsid w:val="00A7632E"/>
    <w:rsid w:val="00A7640B"/>
    <w:rsid w:val="00A7643B"/>
    <w:rsid w:val="00A765D7"/>
    <w:rsid w:val="00A76879"/>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1E1"/>
    <w:rsid w:val="00A803BC"/>
    <w:rsid w:val="00A80486"/>
    <w:rsid w:val="00A806D8"/>
    <w:rsid w:val="00A80969"/>
    <w:rsid w:val="00A80B89"/>
    <w:rsid w:val="00A80CC8"/>
    <w:rsid w:val="00A80CDB"/>
    <w:rsid w:val="00A80CFD"/>
    <w:rsid w:val="00A81028"/>
    <w:rsid w:val="00A81075"/>
    <w:rsid w:val="00A81156"/>
    <w:rsid w:val="00A81228"/>
    <w:rsid w:val="00A8135A"/>
    <w:rsid w:val="00A81722"/>
    <w:rsid w:val="00A8189A"/>
    <w:rsid w:val="00A81A1C"/>
    <w:rsid w:val="00A81AE0"/>
    <w:rsid w:val="00A81C58"/>
    <w:rsid w:val="00A81C73"/>
    <w:rsid w:val="00A81D33"/>
    <w:rsid w:val="00A81E12"/>
    <w:rsid w:val="00A81EFC"/>
    <w:rsid w:val="00A82018"/>
    <w:rsid w:val="00A82080"/>
    <w:rsid w:val="00A820B1"/>
    <w:rsid w:val="00A82284"/>
    <w:rsid w:val="00A823AD"/>
    <w:rsid w:val="00A82613"/>
    <w:rsid w:val="00A82691"/>
    <w:rsid w:val="00A82703"/>
    <w:rsid w:val="00A82B52"/>
    <w:rsid w:val="00A82C74"/>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547"/>
    <w:rsid w:val="00A846E7"/>
    <w:rsid w:val="00A84737"/>
    <w:rsid w:val="00A84898"/>
    <w:rsid w:val="00A848DD"/>
    <w:rsid w:val="00A84A56"/>
    <w:rsid w:val="00A84CA5"/>
    <w:rsid w:val="00A8528A"/>
    <w:rsid w:val="00A853AF"/>
    <w:rsid w:val="00A853F1"/>
    <w:rsid w:val="00A85479"/>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9CE"/>
    <w:rsid w:val="00A86A93"/>
    <w:rsid w:val="00A86EA7"/>
    <w:rsid w:val="00A8706F"/>
    <w:rsid w:val="00A87207"/>
    <w:rsid w:val="00A87349"/>
    <w:rsid w:val="00A877FD"/>
    <w:rsid w:val="00A8797B"/>
    <w:rsid w:val="00A879F9"/>
    <w:rsid w:val="00A87C22"/>
    <w:rsid w:val="00A87C2B"/>
    <w:rsid w:val="00A87EC3"/>
    <w:rsid w:val="00A8AAB6"/>
    <w:rsid w:val="00A90000"/>
    <w:rsid w:val="00A90370"/>
    <w:rsid w:val="00A903A1"/>
    <w:rsid w:val="00A90434"/>
    <w:rsid w:val="00A905F1"/>
    <w:rsid w:val="00A907F0"/>
    <w:rsid w:val="00A9087A"/>
    <w:rsid w:val="00A908D9"/>
    <w:rsid w:val="00A9092E"/>
    <w:rsid w:val="00A90A08"/>
    <w:rsid w:val="00A90A3C"/>
    <w:rsid w:val="00A90AB9"/>
    <w:rsid w:val="00A90F30"/>
    <w:rsid w:val="00A9100E"/>
    <w:rsid w:val="00A91025"/>
    <w:rsid w:val="00A910BA"/>
    <w:rsid w:val="00A9113D"/>
    <w:rsid w:val="00A91244"/>
    <w:rsid w:val="00A912AB"/>
    <w:rsid w:val="00A913A6"/>
    <w:rsid w:val="00A91423"/>
    <w:rsid w:val="00A916B5"/>
    <w:rsid w:val="00A91774"/>
    <w:rsid w:val="00A91797"/>
    <w:rsid w:val="00A9198C"/>
    <w:rsid w:val="00A9199F"/>
    <w:rsid w:val="00A91B5B"/>
    <w:rsid w:val="00A91C7F"/>
    <w:rsid w:val="00A91CD9"/>
    <w:rsid w:val="00A91CE3"/>
    <w:rsid w:val="00A91E65"/>
    <w:rsid w:val="00A91F77"/>
    <w:rsid w:val="00A92066"/>
    <w:rsid w:val="00A921BE"/>
    <w:rsid w:val="00A92394"/>
    <w:rsid w:val="00A924FD"/>
    <w:rsid w:val="00A92620"/>
    <w:rsid w:val="00A92776"/>
    <w:rsid w:val="00A92791"/>
    <w:rsid w:val="00A9292E"/>
    <w:rsid w:val="00A929E6"/>
    <w:rsid w:val="00A92AE9"/>
    <w:rsid w:val="00A92B03"/>
    <w:rsid w:val="00A92D1A"/>
    <w:rsid w:val="00A92DA9"/>
    <w:rsid w:val="00A93181"/>
    <w:rsid w:val="00A93209"/>
    <w:rsid w:val="00A93364"/>
    <w:rsid w:val="00A9352E"/>
    <w:rsid w:val="00A9357E"/>
    <w:rsid w:val="00A93771"/>
    <w:rsid w:val="00A93899"/>
    <w:rsid w:val="00A938E6"/>
    <w:rsid w:val="00A93A3A"/>
    <w:rsid w:val="00A93CCF"/>
    <w:rsid w:val="00A93E97"/>
    <w:rsid w:val="00A94233"/>
    <w:rsid w:val="00A943C6"/>
    <w:rsid w:val="00A9442E"/>
    <w:rsid w:val="00A9457C"/>
    <w:rsid w:val="00A94692"/>
    <w:rsid w:val="00A946CE"/>
    <w:rsid w:val="00A94782"/>
    <w:rsid w:val="00A9496A"/>
    <w:rsid w:val="00A949C5"/>
    <w:rsid w:val="00A94B91"/>
    <w:rsid w:val="00A94BF8"/>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D5"/>
    <w:rsid w:val="00A96163"/>
    <w:rsid w:val="00A9616D"/>
    <w:rsid w:val="00A9617B"/>
    <w:rsid w:val="00A96552"/>
    <w:rsid w:val="00A96622"/>
    <w:rsid w:val="00A9662A"/>
    <w:rsid w:val="00A96815"/>
    <w:rsid w:val="00A9684C"/>
    <w:rsid w:val="00A96A17"/>
    <w:rsid w:val="00A96A26"/>
    <w:rsid w:val="00A96B67"/>
    <w:rsid w:val="00A96BBD"/>
    <w:rsid w:val="00A96CC7"/>
    <w:rsid w:val="00A96D83"/>
    <w:rsid w:val="00A96DCA"/>
    <w:rsid w:val="00A96F78"/>
    <w:rsid w:val="00A970AA"/>
    <w:rsid w:val="00A971DB"/>
    <w:rsid w:val="00A9722E"/>
    <w:rsid w:val="00A9752A"/>
    <w:rsid w:val="00A976B4"/>
    <w:rsid w:val="00A979D2"/>
    <w:rsid w:val="00A979E1"/>
    <w:rsid w:val="00A97C11"/>
    <w:rsid w:val="00A97D44"/>
    <w:rsid w:val="00A97E70"/>
    <w:rsid w:val="00AA0244"/>
    <w:rsid w:val="00AA06BA"/>
    <w:rsid w:val="00AA0769"/>
    <w:rsid w:val="00AA07CD"/>
    <w:rsid w:val="00AA07F5"/>
    <w:rsid w:val="00AA090D"/>
    <w:rsid w:val="00AA094A"/>
    <w:rsid w:val="00AA0B9E"/>
    <w:rsid w:val="00AA0C9B"/>
    <w:rsid w:val="00AA0F48"/>
    <w:rsid w:val="00AA1087"/>
    <w:rsid w:val="00AA10AE"/>
    <w:rsid w:val="00AA1129"/>
    <w:rsid w:val="00AA1232"/>
    <w:rsid w:val="00AA127E"/>
    <w:rsid w:val="00AA145A"/>
    <w:rsid w:val="00AA161A"/>
    <w:rsid w:val="00AA177A"/>
    <w:rsid w:val="00AA1846"/>
    <w:rsid w:val="00AA1BC7"/>
    <w:rsid w:val="00AA1D06"/>
    <w:rsid w:val="00AA1EFD"/>
    <w:rsid w:val="00AA200E"/>
    <w:rsid w:val="00AA202A"/>
    <w:rsid w:val="00AA22E4"/>
    <w:rsid w:val="00AA22F3"/>
    <w:rsid w:val="00AA2373"/>
    <w:rsid w:val="00AA2466"/>
    <w:rsid w:val="00AA247C"/>
    <w:rsid w:val="00AA24C1"/>
    <w:rsid w:val="00AA25A9"/>
    <w:rsid w:val="00AA26D9"/>
    <w:rsid w:val="00AA273F"/>
    <w:rsid w:val="00AA278A"/>
    <w:rsid w:val="00AA2BA8"/>
    <w:rsid w:val="00AA3183"/>
    <w:rsid w:val="00AA325C"/>
    <w:rsid w:val="00AA35E6"/>
    <w:rsid w:val="00AA35F8"/>
    <w:rsid w:val="00AA3719"/>
    <w:rsid w:val="00AA379C"/>
    <w:rsid w:val="00AA399E"/>
    <w:rsid w:val="00AA39B9"/>
    <w:rsid w:val="00AA39D0"/>
    <w:rsid w:val="00AA39EF"/>
    <w:rsid w:val="00AA3A54"/>
    <w:rsid w:val="00AA3BCC"/>
    <w:rsid w:val="00AA3C29"/>
    <w:rsid w:val="00AA3CE3"/>
    <w:rsid w:val="00AA3F72"/>
    <w:rsid w:val="00AA4201"/>
    <w:rsid w:val="00AA449F"/>
    <w:rsid w:val="00AA4605"/>
    <w:rsid w:val="00AA474A"/>
    <w:rsid w:val="00AA47AE"/>
    <w:rsid w:val="00AA483B"/>
    <w:rsid w:val="00AA483D"/>
    <w:rsid w:val="00AA499C"/>
    <w:rsid w:val="00AA49AB"/>
    <w:rsid w:val="00AA4C2F"/>
    <w:rsid w:val="00AA4E1D"/>
    <w:rsid w:val="00AA4EBB"/>
    <w:rsid w:val="00AA5003"/>
    <w:rsid w:val="00AA51AD"/>
    <w:rsid w:val="00AA52A5"/>
    <w:rsid w:val="00AA5586"/>
    <w:rsid w:val="00AA591E"/>
    <w:rsid w:val="00AA5C88"/>
    <w:rsid w:val="00AA5DF4"/>
    <w:rsid w:val="00AA60C5"/>
    <w:rsid w:val="00AA61B0"/>
    <w:rsid w:val="00AA65BD"/>
    <w:rsid w:val="00AA65C9"/>
    <w:rsid w:val="00AA66CB"/>
    <w:rsid w:val="00AA6722"/>
    <w:rsid w:val="00AA6818"/>
    <w:rsid w:val="00AA6845"/>
    <w:rsid w:val="00AA6947"/>
    <w:rsid w:val="00AA6BB1"/>
    <w:rsid w:val="00AA6C17"/>
    <w:rsid w:val="00AA6CD0"/>
    <w:rsid w:val="00AA6EAF"/>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707"/>
    <w:rsid w:val="00AB180E"/>
    <w:rsid w:val="00AB18AC"/>
    <w:rsid w:val="00AB193E"/>
    <w:rsid w:val="00AB1A5A"/>
    <w:rsid w:val="00AB1BE0"/>
    <w:rsid w:val="00AB1C67"/>
    <w:rsid w:val="00AB1D0D"/>
    <w:rsid w:val="00AB1EB7"/>
    <w:rsid w:val="00AB2052"/>
    <w:rsid w:val="00AB2255"/>
    <w:rsid w:val="00AB2494"/>
    <w:rsid w:val="00AB265F"/>
    <w:rsid w:val="00AB275D"/>
    <w:rsid w:val="00AB27B8"/>
    <w:rsid w:val="00AB27E9"/>
    <w:rsid w:val="00AB2A5D"/>
    <w:rsid w:val="00AB2B11"/>
    <w:rsid w:val="00AB2C13"/>
    <w:rsid w:val="00AB2CB7"/>
    <w:rsid w:val="00AB2FE1"/>
    <w:rsid w:val="00AB30F3"/>
    <w:rsid w:val="00AB3146"/>
    <w:rsid w:val="00AB31FA"/>
    <w:rsid w:val="00AB333D"/>
    <w:rsid w:val="00AB36AA"/>
    <w:rsid w:val="00AB36D8"/>
    <w:rsid w:val="00AB382A"/>
    <w:rsid w:val="00AB39F8"/>
    <w:rsid w:val="00AB3A15"/>
    <w:rsid w:val="00AB3EDA"/>
    <w:rsid w:val="00AB3EF8"/>
    <w:rsid w:val="00AB410D"/>
    <w:rsid w:val="00AB41EB"/>
    <w:rsid w:val="00AB4202"/>
    <w:rsid w:val="00AB4228"/>
    <w:rsid w:val="00AB42D7"/>
    <w:rsid w:val="00AB4441"/>
    <w:rsid w:val="00AB4797"/>
    <w:rsid w:val="00AB481A"/>
    <w:rsid w:val="00AB49B7"/>
    <w:rsid w:val="00AB4ABC"/>
    <w:rsid w:val="00AB4ADA"/>
    <w:rsid w:val="00AB4ECC"/>
    <w:rsid w:val="00AB4F0F"/>
    <w:rsid w:val="00AB528B"/>
    <w:rsid w:val="00AB53E3"/>
    <w:rsid w:val="00AB5514"/>
    <w:rsid w:val="00AB55BC"/>
    <w:rsid w:val="00AB57B5"/>
    <w:rsid w:val="00AB5851"/>
    <w:rsid w:val="00AB5873"/>
    <w:rsid w:val="00AB5C58"/>
    <w:rsid w:val="00AB5D5A"/>
    <w:rsid w:val="00AB5D9B"/>
    <w:rsid w:val="00AB5E19"/>
    <w:rsid w:val="00AB60AA"/>
    <w:rsid w:val="00AB60E2"/>
    <w:rsid w:val="00AB6429"/>
    <w:rsid w:val="00AB6449"/>
    <w:rsid w:val="00AB6601"/>
    <w:rsid w:val="00AB674E"/>
    <w:rsid w:val="00AB68AE"/>
    <w:rsid w:val="00AB6D79"/>
    <w:rsid w:val="00AB6EB0"/>
    <w:rsid w:val="00AB709E"/>
    <w:rsid w:val="00AB747E"/>
    <w:rsid w:val="00AB7560"/>
    <w:rsid w:val="00AB75F7"/>
    <w:rsid w:val="00AB7806"/>
    <w:rsid w:val="00AB7A0A"/>
    <w:rsid w:val="00AB7DD8"/>
    <w:rsid w:val="00AB7E62"/>
    <w:rsid w:val="00AC0214"/>
    <w:rsid w:val="00AC02C1"/>
    <w:rsid w:val="00AC02CD"/>
    <w:rsid w:val="00AC04AB"/>
    <w:rsid w:val="00AC0586"/>
    <w:rsid w:val="00AC0879"/>
    <w:rsid w:val="00AC08BC"/>
    <w:rsid w:val="00AC08CB"/>
    <w:rsid w:val="00AC0AB6"/>
    <w:rsid w:val="00AC0AB8"/>
    <w:rsid w:val="00AC0B52"/>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1F7A"/>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2DF"/>
    <w:rsid w:val="00AC334E"/>
    <w:rsid w:val="00AC3368"/>
    <w:rsid w:val="00AC3469"/>
    <w:rsid w:val="00AC35F9"/>
    <w:rsid w:val="00AC36D5"/>
    <w:rsid w:val="00AC370C"/>
    <w:rsid w:val="00AC37A9"/>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15F"/>
    <w:rsid w:val="00AC429F"/>
    <w:rsid w:val="00AC42DA"/>
    <w:rsid w:val="00AC4312"/>
    <w:rsid w:val="00AC4313"/>
    <w:rsid w:val="00AC43F4"/>
    <w:rsid w:val="00AC4659"/>
    <w:rsid w:val="00AC4CD0"/>
    <w:rsid w:val="00AC4CD9"/>
    <w:rsid w:val="00AC4CE1"/>
    <w:rsid w:val="00AC4D10"/>
    <w:rsid w:val="00AC4DF0"/>
    <w:rsid w:val="00AC4DFE"/>
    <w:rsid w:val="00AC4F33"/>
    <w:rsid w:val="00AC5015"/>
    <w:rsid w:val="00AC51E1"/>
    <w:rsid w:val="00AC52B2"/>
    <w:rsid w:val="00AC53FC"/>
    <w:rsid w:val="00AC5416"/>
    <w:rsid w:val="00AC550F"/>
    <w:rsid w:val="00AC5639"/>
    <w:rsid w:val="00AC575D"/>
    <w:rsid w:val="00AC59E1"/>
    <w:rsid w:val="00AC5B8B"/>
    <w:rsid w:val="00AC5D10"/>
    <w:rsid w:val="00AC5E3A"/>
    <w:rsid w:val="00AC5E6C"/>
    <w:rsid w:val="00AC5F31"/>
    <w:rsid w:val="00AC5FA4"/>
    <w:rsid w:val="00AC6023"/>
    <w:rsid w:val="00AC60B4"/>
    <w:rsid w:val="00AC6178"/>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85E"/>
    <w:rsid w:val="00AC7A2D"/>
    <w:rsid w:val="00AC7B1F"/>
    <w:rsid w:val="00AC7C25"/>
    <w:rsid w:val="00AC7D98"/>
    <w:rsid w:val="00AC7E9B"/>
    <w:rsid w:val="00AD0027"/>
    <w:rsid w:val="00AD00C5"/>
    <w:rsid w:val="00AD0135"/>
    <w:rsid w:val="00AD0416"/>
    <w:rsid w:val="00AD053D"/>
    <w:rsid w:val="00AD0569"/>
    <w:rsid w:val="00AD0636"/>
    <w:rsid w:val="00AD06E8"/>
    <w:rsid w:val="00AD0853"/>
    <w:rsid w:val="00AD0AFE"/>
    <w:rsid w:val="00AD0B89"/>
    <w:rsid w:val="00AD0B8A"/>
    <w:rsid w:val="00AD0E68"/>
    <w:rsid w:val="00AD0ED4"/>
    <w:rsid w:val="00AD0ED7"/>
    <w:rsid w:val="00AD0F6A"/>
    <w:rsid w:val="00AD0F92"/>
    <w:rsid w:val="00AD12A8"/>
    <w:rsid w:val="00AD134C"/>
    <w:rsid w:val="00AD14C2"/>
    <w:rsid w:val="00AD14D7"/>
    <w:rsid w:val="00AD1611"/>
    <w:rsid w:val="00AD165F"/>
    <w:rsid w:val="00AD168B"/>
    <w:rsid w:val="00AD18D5"/>
    <w:rsid w:val="00AD1A91"/>
    <w:rsid w:val="00AD1B54"/>
    <w:rsid w:val="00AD1EBD"/>
    <w:rsid w:val="00AD203E"/>
    <w:rsid w:val="00AD2057"/>
    <w:rsid w:val="00AD20B5"/>
    <w:rsid w:val="00AD2175"/>
    <w:rsid w:val="00AD21A0"/>
    <w:rsid w:val="00AD2281"/>
    <w:rsid w:val="00AD2794"/>
    <w:rsid w:val="00AD2893"/>
    <w:rsid w:val="00AD2DC5"/>
    <w:rsid w:val="00AD3163"/>
    <w:rsid w:val="00AD3455"/>
    <w:rsid w:val="00AD34BB"/>
    <w:rsid w:val="00AD3760"/>
    <w:rsid w:val="00AD37B8"/>
    <w:rsid w:val="00AD37F2"/>
    <w:rsid w:val="00AD3895"/>
    <w:rsid w:val="00AD38C5"/>
    <w:rsid w:val="00AD3CAD"/>
    <w:rsid w:val="00AD3CFC"/>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5F79"/>
    <w:rsid w:val="00AD6083"/>
    <w:rsid w:val="00AD6091"/>
    <w:rsid w:val="00AD60B5"/>
    <w:rsid w:val="00AD61B7"/>
    <w:rsid w:val="00AD61E0"/>
    <w:rsid w:val="00AD61F0"/>
    <w:rsid w:val="00AD6294"/>
    <w:rsid w:val="00AD62EA"/>
    <w:rsid w:val="00AD677B"/>
    <w:rsid w:val="00AD6811"/>
    <w:rsid w:val="00AD69FF"/>
    <w:rsid w:val="00AD6B65"/>
    <w:rsid w:val="00AD6EE4"/>
    <w:rsid w:val="00AD6F29"/>
    <w:rsid w:val="00AD702B"/>
    <w:rsid w:val="00AD7094"/>
    <w:rsid w:val="00AD72E6"/>
    <w:rsid w:val="00AD7549"/>
    <w:rsid w:val="00AD75C9"/>
    <w:rsid w:val="00AD7639"/>
    <w:rsid w:val="00AD78BE"/>
    <w:rsid w:val="00AD7956"/>
    <w:rsid w:val="00AD79C4"/>
    <w:rsid w:val="00AD7C95"/>
    <w:rsid w:val="00AD7D63"/>
    <w:rsid w:val="00AD7DE8"/>
    <w:rsid w:val="00AD7EFB"/>
    <w:rsid w:val="00AD7F6C"/>
    <w:rsid w:val="00AD7FCD"/>
    <w:rsid w:val="00AE0100"/>
    <w:rsid w:val="00AE0198"/>
    <w:rsid w:val="00AE02FC"/>
    <w:rsid w:val="00AE06F8"/>
    <w:rsid w:val="00AE0B28"/>
    <w:rsid w:val="00AE0B63"/>
    <w:rsid w:val="00AE0CC0"/>
    <w:rsid w:val="00AE0DC2"/>
    <w:rsid w:val="00AE0ED8"/>
    <w:rsid w:val="00AE0F9E"/>
    <w:rsid w:val="00AE166A"/>
    <w:rsid w:val="00AE1AB6"/>
    <w:rsid w:val="00AE1BE4"/>
    <w:rsid w:val="00AE1E4A"/>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4B"/>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4EB9"/>
    <w:rsid w:val="00AE5058"/>
    <w:rsid w:val="00AE51E9"/>
    <w:rsid w:val="00AE5407"/>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827"/>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CF2"/>
    <w:rsid w:val="00AF1D22"/>
    <w:rsid w:val="00AF1D9D"/>
    <w:rsid w:val="00AF1E1E"/>
    <w:rsid w:val="00AF1ECD"/>
    <w:rsid w:val="00AF1F43"/>
    <w:rsid w:val="00AF215E"/>
    <w:rsid w:val="00AF25A6"/>
    <w:rsid w:val="00AF2621"/>
    <w:rsid w:val="00AF2852"/>
    <w:rsid w:val="00AF295B"/>
    <w:rsid w:val="00AF2B3D"/>
    <w:rsid w:val="00AF2B4F"/>
    <w:rsid w:val="00AF2D54"/>
    <w:rsid w:val="00AF2E24"/>
    <w:rsid w:val="00AF2E73"/>
    <w:rsid w:val="00AF2E91"/>
    <w:rsid w:val="00AF301A"/>
    <w:rsid w:val="00AF31C3"/>
    <w:rsid w:val="00AF31F8"/>
    <w:rsid w:val="00AF3447"/>
    <w:rsid w:val="00AF3458"/>
    <w:rsid w:val="00AF37E6"/>
    <w:rsid w:val="00AF392C"/>
    <w:rsid w:val="00AF3A2E"/>
    <w:rsid w:val="00AF3B3B"/>
    <w:rsid w:val="00AF3BB3"/>
    <w:rsid w:val="00AF3F7B"/>
    <w:rsid w:val="00AF4027"/>
    <w:rsid w:val="00AF40EE"/>
    <w:rsid w:val="00AF4252"/>
    <w:rsid w:val="00AF4299"/>
    <w:rsid w:val="00AF42B4"/>
    <w:rsid w:val="00AF4412"/>
    <w:rsid w:val="00AF44C5"/>
    <w:rsid w:val="00AF4574"/>
    <w:rsid w:val="00AF4662"/>
    <w:rsid w:val="00AF46E3"/>
    <w:rsid w:val="00AF472B"/>
    <w:rsid w:val="00AF473E"/>
    <w:rsid w:val="00AF47B9"/>
    <w:rsid w:val="00AF488E"/>
    <w:rsid w:val="00AF4A5F"/>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31"/>
    <w:rsid w:val="00AF5C93"/>
    <w:rsid w:val="00AF5E43"/>
    <w:rsid w:val="00AF5EC6"/>
    <w:rsid w:val="00AF5FAD"/>
    <w:rsid w:val="00AF5FC4"/>
    <w:rsid w:val="00AF6073"/>
    <w:rsid w:val="00AF6267"/>
    <w:rsid w:val="00AF6336"/>
    <w:rsid w:val="00AF6404"/>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4A8"/>
    <w:rsid w:val="00AF7569"/>
    <w:rsid w:val="00AF76B3"/>
    <w:rsid w:val="00AF7771"/>
    <w:rsid w:val="00AF782F"/>
    <w:rsid w:val="00AF79DE"/>
    <w:rsid w:val="00AF79EA"/>
    <w:rsid w:val="00AF7D92"/>
    <w:rsid w:val="00AF7DAD"/>
    <w:rsid w:val="00AF7EFF"/>
    <w:rsid w:val="00B0010B"/>
    <w:rsid w:val="00B002CF"/>
    <w:rsid w:val="00B005CD"/>
    <w:rsid w:val="00B0067E"/>
    <w:rsid w:val="00B00B9A"/>
    <w:rsid w:val="00B00D5A"/>
    <w:rsid w:val="00B010E0"/>
    <w:rsid w:val="00B011CC"/>
    <w:rsid w:val="00B01298"/>
    <w:rsid w:val="00B01493"/>
    <w:rsid w:val="00B0174D"/>
    <w:rsid w:val="00B0185A"/>
    <w:rsid w:val="00B01C4B"/>
    <w:rsid w:val="00B01D88"/>
    <w:rsid w:val="00B01E52"/>
    <w:rsid w:val="00B01EDB"/>
    <w:rsid w:val="00B01F52"/>
    <w:rsid w:val="00B0216F"/>
    <w:rsid w:val="00B02385"/>
    <w:rsid w:val="00B0256C"/>
    <w:rsid w:val="00B0266B"/>
    <w:rsid w:val="00B02699"/>
    <w:rsid w:val="00B027A2"/>
    <w:rsid w:val="00B02827"/>
    <w:rsid w:val="00B0295B"/>
    <w:rsid w:val="00B029CE"/>
    <w:rsid w:val="00B02A26"/>
    <w:rsid w:val="00B02A98"/>
    <w:rsid w:val="00B02ABC"/>
    <w:rsid w:val="00B02D12"/>
    <w:rsid w:val="00B02E1C"/>
    <w:rsid w:val="00B030D2"/>
    <w:rsid w:val="00B03107"/>
    <w:rsid w:val="00B03286"/>
    <w:rsid w:val="00B03392"/>
    <w:rsid w:val="00B033E6"/>
    <w:rsid w:val="00B033F3"/>
    <w:rsid w:val="00B03834"/>
    <w:rsid w:val="00B0384E"/>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04"/>
    <w:rsid w:val="00B04D36"/>
    <w:rsid w:val="00B04D4E"/>
    <w:rsid w:val="00B04F3D"/>
    <w:rsid w:val="00B05111"/>
    <w:rsid w:val="00B054AD"/>
    <w:rsid w:val="00B054BE"/>
    <w:rsid w:val="00B0552A"/>
    <w:rsid w:val="00B05585"/>
    <w:rsid w:val="00B0564D"/>
    <w:rsid w:val="00B05671"/>
    <w:rsid w:val="00B05702"/>
    <w:rsid w:val="00B0589C"/>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66"/>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D1C"/>
    <w:rsid w:val="00B07E06"/>
    <w:rsid w:val="00B07E52"/>
    <w:rsid w:val="00B07ED4"/>
    <w:rsid w:val="00B10010"/>
    <w:rsid w:val="00B10058"/>
    <w:rsid w:val="00B10080"/>
    <w:rsid w:val="00B100D9"/>
    <w:rsid w:val="00B10144"/>
    <w:rsid w:val="00B10202"/>
    <w:rsid w:val="00B10233"/>
    <w:rsid w:val="00B10449"/>
    <w:rsid w:val="00B104A2"/>
    <w:rsid w:val="00B106AA"/>
    <w:rsid w:val="00B10721"/>
    <w:rsid w:val="00B10790"/>
    <w:rsid w:val="00B10917"/>
    <w:rsid w:val="00B10B90"/>
    <w:rsid w:val="00B111F7"/>
    <w:rsid w:val="00B113AC"/>
    <w:rsid w:val="00B11439"/>
    <w:rsid w:val="00B1143F"/>
    <w:rsid w:val="00B1145C"/>
    <w:rsid w:val="00B11486"/>
    <w:rsid w:val="00B11637"/>
    <w:rsid w:val="00B116A5"/>
    <w:rsid w:val="00B11775"/>
    <w:rsid w:val="00B1184C"/>
    <w:rsid w:val="00B1199E"/>
    <w:rsid w:val="00B11A81"/>
    <w:rsid w:val="00B11B69"/>
    <w:rsid w:val="00B11C3E"/>
    <w:rsid w:val="00B11CDF"/>
    <w:rsid w:val="00B11F0F"/>
    <w:rsid w:val="00B1206F"/>
    <w:rsid w:val="00B120B5"/>
    <w:rsid w:val="00B122BC"/>
    <w:rsid w:val="00B12951"/>
    <w:rsid w:val="00B129C5"/>
    <w:rsid w:val="00B129C7"/>
    <w:rsid w:val="00B12AE4"/>
    <w:rsid w:val="00B12AF4"/>
    <w:rsid w:val="00B12AF6"/>
    <w:rsid w:val="00B12CEB"/>
    <w:rsid w:val="00B12F75"/>
    <w:rsid w:val="00B1302D"/>
    <w:rsid w:val="00B13254"/>
    <w:rsid w:val="00B13601"/>
    <w:rsid w:val="00B1368D"/>
    <w:rsid w:val="00B138AA"/>
    <w:rsid w:val="00B1398C"/>
    <w:rsid w:val="00B139AA"/>
    <w:rsid w:val="00B13C44"/>
    <w:rsid w:val="00B13D35"/>
    <w:rsid w:val="00B13F46"/>
    <w:rsid w:val="00B13F48"/>
    <w:rsid w:val="00B13FF6"/>
    <w:rsid w:val="00B1411B"/>
    <w:rsid w:val="00B141DF"/>
    <w:rsid w:val="00B141FE"/>
    <w:rsid w:val="00B142C2"/>
    <w:rsid w:val="00B14331"/>
    <w:rsid w:val="00B14496"/>
    <w:rsid w:val="00B145BC"/>
    <w:rsid w:val="00B145DE"/>
    <w:rsid w:val="00B1495C"/>
    <w:rsid w:val="00B1498E"/>
    <w:rsid w:val="00B14A5F"/>
    <w:rsid w:val="00B14A88"/>
    <w:rsid w:val="00B14D32"/>
    <w:rsid w:val="00B14D8E"/>
    <w:rsid w:val="00B15013"/>
    <w:rsid w:val="00B150AD"/>
    <w:rsid w:val="00B1513F"/>
    <w:rsid w:val="00B152A8"/>
    <w:rsid w:val="00B15330"/>
    <w:rsid w:val="00B15352"/>
    <w:rsid w:val="00B157EA"/>
    <w:rsid w:val="00B158F2"/>
    <w:rsid w:val="00B15A47"/>
    <w:rsid w:val="00B15B7A"/>
    <w:rsid w:val="00B15B89"/>
    <w:rsid w:val="00B15C39"/>
    <w:rsid w:val="00B15D37"/>
    <w:rsid w:val="00B15EA3"/>
    <w:rsid w:val="00B15F8D"/>
    <w:rsid w:val="00B16058"/>
    <w:rsid w:val="00B1606B"/>
    <w:rsid w:val="00B161A7"/>
    <w:rsid w:val="00B1625C"/>
    <w:rsid w:val="00B164EE"/>
    <w:rsid w:val="00B16543"/>
    <w:rsid w:val="00B168BC"/>
    <w:rsid w:val="00B16AC7"/>
    <w:rsid w:val="00B16B39"/>
    <w:rsid w:val="00B16CDC"/>
    <w:rsid w:val="00B170A6"/>
    <w:rsid w:val="00B17352"/>
    <w:rsid w:val="00B17368"/>
    <w:rsid w:val="00B1746F"/>
    <w:rsid w:val="00B175B6"/>
    <w:rsid w:val="00B175F2"/>
    <w:rsid w:val="00B176FB"/>
    <w:rsid w:val="00B17709"/>
    <w:rsid w:val="00B17AB1"/>
    <w:rsid w:val="00B17E8B"/>
    <w:rsid w:val="00B17FF3"/>
    <w:rsid w:val="00B20236"/>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276"/>
    <w:rsid w:val="00B21427"/>
    <w:rsid w:val="00B215FF"/>
    <w:rsid w:val="00B218CC"/>
    <w:rsid w:val="00B21950"/>
    <w:rsid w:val="00B21958"/>
    <w:rsid w:val="00B21E34"/>
    <w:rsid w:val="00B21F28"/>
    <w:rsid w:val="00B22252"/>
    <w:rsid w:val="00B22293"/>
    <w:rsid w:val="00B2242F"/>
    <w:rsid w:val="00B22470"/>
    <w:rsid w:val="00B226A4"/>
    <w:rsid w:val="00B226EF"/>
    <w:rsid w:val="00B22AE6"/>
    <w:rsid w:val="00B22C29"/>
    <w:rsid w:val="00B22E77"/>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B5"/>
    <w:rsid w:val="00B24DD3"/>
    <w:rsid w:val="00B24EF8"/>
    <w:rsid w:val="00B24F98"/>
    <w:rsid w:val="00B25069"/>
    <w:rsid w:val="00B250CF"/>
    <w:rsid w:val="00B2516C"/>
    <w:rsid w:val="00B253D0"/>
    <w:rsid w:val="00B2546D"/>
    <w:rsid w:val="00B254C8"/>
    <w:rsid w:val="00B255DC"/>
    <w:rsid w:val="00B25662"/>
    <w:rsid w:val="00B25CCE"/>
    <w:rsid w:val="00B25D1B"/>
    <w:rsid w:val="00B2628E"/>
    <w:rsid w:val="00B26366"/>
    <w:rsid w:val="00B264C4"/>
    <w:rsid w:val="00B264CF"/>
    <w:rsid w:val="00B26571"/>
    <w:rsid w:val="00B266B0"/>
    <w:rsid w:val="00B2697F"/>
    <w:rsid w:val="00B26A7C"/>
    <w:rsid w:val="00B26B8F"/>
    <w:rsid w:val="00B26D37"/>
    <w:rsid w:val="00B26D46"/>
    <w:rsid w:val="00B26D7D"/>
    <w:rsid w:val="00B26E68"/>
    <w:rsid w:val="00B27293"/>
    <w:rsid w:val="00B274B2"/>
    <w:rsid w:val="00B27564"/>
    <w:rsid w:val="00B2783D"/>
    <w:rsid w:val="00B27921"/>
    <w:rsid w:val="00B279F1"/>
    <w:rsid w:val="00B27A95"/>
    <w:rsid w:val="00B27C9D"/>
    <w:rsid w:val="00B3000E"/>
    <w:rsid w:val="00B3002C"/>
    <w:rsid w:val="00B3049A"/>
    <w:rsid w:val="00B30563"/>
    <w:rsid w:val="00B30639"/>
    <w:rsid w:val="00B30656"/>
    <w:rsid w:val="00B307C6"/>
    <w:rsid w:val="00B30891"/>
    <w:rsid w:val="00B30896"/>
    <w:rsid w:val="00B30C02"/>
    <w:rsid w:val="00B30D35"/>
    <w:rsid w:val="00B30E9B"/>
    <w:rsid w:val="00B31044"/>
    <w:rsid w:val="00B3107B"/>
    <w:rsid w:val="00B31090"/>
    <w:rsid w:val="00B310BB"/>
    <w:rsid w:val="00B310C4"/>
    <w:rsid w:val="00B311CB"/>
    <w:rsid w:val="00B31212"/>
    <w:rsid w:val="00B3125D"/>
    <w:rsid w:val="00B3132F"/>
    <w:rsid w:val="00B3152E"/>
    <w:rsid w:val="00B31688"/>
    <w:rsid w:val="00B317EB"/>
    <w:rsid w:val="00B318D1"/>
    <w:rsid w:val="00B31902"/>
    <w:rsid w:val="00B31A3B"/>
    <w:rsid w:val="00B31B3B"/>
    <w:rsid w:val="00B31BBC"/>
    <w:rsid w:val="00B31CFC"/>
    <w:rsid w:val="00B31D0B"/>
    <w:rsid w:val="00B31D92"/>
    <w:rsid w:val="00B31E41"/>
    <w:rsid w:val="00B31EF9"/>
    <w:rsid w:val="00B32028"/>
    <w:rsid w:val="00B320E3"/>
    <w:rsid w:val="00B32527"/>
    <w:rsid w:val="00B3255E"/>
    <w:rsid w:val="00B32686"/>
    <w:rsid w:val="00B326A8"/>
    <w:rsid w:val="00B327A2"/>
    <w:rsid w:val="00B3283F"/>
    <w:rsid w:val="00B328D1"/>
    <w:rsid w:val="00B3291A"/>
    <w:rsid w:val="00B329E6"/>
    <w:rsid w:val="00B329EB"/>
    <w:rsid w:val="00B32C2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C1A"/>
    <w:rsid w:val="00B33DA7"/>
    <w:rsid w:val="00B33DD9"/>
    <w:rsid w:val="00B33F75"/>
    <w:rsid w:val="00B34013"/>
    <w:rsid w:val="00B34041"/>
    <w:rsid w:val="00B34139"/>
    <w:rsid w:val="00B343A8"/>
    <w:rsid w:val="00B34592"/>
    <w:rsid w:val="00B345E4"/>
    <w:rsid w:val="00B345F5"/>
    <w:rsid w:val="00B34B24"/>
    <w:rsid w:val="00B34D3B"/>
    <w:rsid w:val="00B34E63"/>
    <w:rsid w:val="00B3500E"/>
    <w:rsid w:val="00B35196"/>
    <w:rsid w:val="00B35308"/>
    <w:rsid w:val="00B35632"/>
    <w:rsid w:val="00B3585D"/>
    <w:rsid w:val="00B35869"/>
    <w:rsid w:val="00B35B47"/>
    <w:rsid w:val="00B35C24"/>
    <w:rsid w:val="00B35C46"/>
    <w:rsid w:val="00B35C4F"/>
    <w:rsid w:val="00B35C74"/>
    <w:rsid w:val="00B35DA4"/>
    <w:rsid w:val="00B3646B"/>
    <w:rsid w:val="00B364B7"/>
    <w:rsid w:val="00B36565"/>
    <w:rsid w:val="00B36819"/>
    <w:rsid w:val="00B368EB"/>
    <w:rsid w:val="00B36930"/>
    <w:rsid w:val="00B36B6D"/>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30"/>
    <w:rsid w:val="00B401BA"/>
    <w:rsid w:val="00B4021A"/>
    <w:rsid w:val="00B402A4"/>
    <w:rsid w:val="00B404AE"/>
    <w:rsid w:val="00B4060C"/>
    <w:rsid w:val="00B408A0"/>
    <w:rsid w:val="00B40912"/>
    <w:rsid w:val="00B40A96"/>
    <w:rsid w:val="00B40B2A"/>
    <w:rsid w:val="00B40CC4"/>
    <w:rsid w:val="00B40F99"/>
    <w:rsid w:val="00B41000"/>
    <w:rsid w:val="00B41061"/>
    <w:rsid w:val="00B410B8"/>
    <w:rsid w:val="00B4129F"/>
    <w:rsid w:val="00B4147A"/>
    <w:rsid w:val="00B41505"/>
    <w:rsid w:val="00B4166D"/>
    <w:rsid w:val="00B41672"/>
    <w:rsid w:val="00B417B5"/>
    <w:rsid w:val="00B4183F"/>
    <w:rsid w:val="00B4184B"/>
    <w:rsid w:val="00B41963"/>
    <w:rsid w:val="00B41BC9"/>
    <w:rsid w:val="00B420A9"/>
    <w:rsid w:val="00B422A7"/>
    <w:rsid w:val="00B422B6"/>
    <w:rsid w:val="00B4231B"/>
    <w:rsid w:val="00B4254C"/>
    <w:rsid w:val="00B42935"/>
    <w:rsid w:val="00B42A32"/>
    <w:rsid w:val="00B42A93"/>
    <w:rsid w:val="00B42DF7"/>
    <w:rsid w:val="00B42EEC"/>
    <w:rsid w:val="00B42F19"/>
    <w:rsid w:val="00B42FA6"/>
    <w:rsid w:val="00B42FE9"/>
    <w:rsid w:val="00B4332F"/>
    <w:rsid w:val="00B4339E"/>
    <w:rsid w:val="00B433F5"/>
    <w:rsid w:val="00B43484"/>
    <w:rsid w:val="00B43505"/>
    <w:rsid w:val="00B437C1"/>
    <w:rsid w:val="00B43919"/>
    <w:rsid w:val="00B4399E"/>
    <w:rsid w:val="00B43A16"/>
    <w:rsid w:val="00B43AB5"/>
    <w:rsid w:val="00B43B3D"/>
    <w:rsid w:val="00B43C0D"/>
    <w:rsid w:val="00B43CD9"/>
    <w:rsid w:val="00B43D90"/>
    <w:rsid w:val="00B440AF"/>
    <w:rsid w:val="00B44198"/>
    <w:rsid w:val="00B44377"/>
    <w:rsid w:val="00B4458E"/>
    <w:rsid w:val="00B44701"/>
    <w:rsid w:val="00B44B5C"/>
    <w:rsid w:val="00B44B9E"/>
    <w:rsid w:val="00B44D6B"/>
    <w:rsid w:val="00B44E81"/>
    <w:rsid w:val="00B44EA8"/>
    <w:rsid w:val="00B45099"/>
    <w:rsid w:val="00B45287"/>
    <w:rsid w:val="00B4551C"/>
    <w:rsid w:val="00B45531"/>
    <w:rsid w:val="00B4557D"/>
    <w:rsid w:val="00B45762"/>
    <w:rsid w:val="00B45815"/>
    <w:rsid w:val="00B4598F"/>
    <w:rsid w:val="00B45A24"/>
    <w:rsid w:val="00B45A63"/>
    <w:rsid w:val="00B45A87"/>
    <w:rsid w:val="00B45AD5"/>
    <w:rsid w:val="00B45B78"/>
    <w:rsid w:val="00B45CE1"/>
    <w:rsid w:val="00B45D9A"/>
    <w:rsid w:val="00B46001"/>
    <w:rsid w:val="00B4605C"/>
    <w:rsid w:val="00B46120"/>
    <w:rsid w:val="00B462D7"/>
    <w:rsid w:val="00B464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BFC"/>
    <w:rsid w:val="00B50C89"/>
    <w:rsid w:val="00B5109D"/>
    <w:rsid w:val="00B51143"/>
    <w:rsid w:val="00B5121C"/>
    <w:rsid w:val="00B514EC"/>
    <w:rsid w:val="00B51581"/>
    <w:rsid w:val="00B51705"/>
    <w:rsid w:val="00B51875"/>
    <w:rsid w:val="00B51887"/>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2E4"/>
    <w:rsid w:val="00B55428"/>
    <w:rsid w:val="00B5546F"/>
    <w:rsid w:val="00B5557E"/>
    <w:rsid w:val="00B555AB"/>
    <w:rsid w:val="00B5565A"/>
    <w:rsid w:val="00B55773"/>
    <w:rsid w:val="00B559C9"/>
    <w:rsid w:val="00B559D7"/>
    <w:rsid w:val="00B55C93"/>
    <w:rsid w:val="00B55E9B"/>
    <w:rsid w:val="00B55F1E"/>
    <w:rsid w:val="00B55F78"/>
    <w:rsid w:val="00B56118"/>
    <w:rsid w:val="00B56162"/>
    <w:rsid w:val="00B56168"/>
    <w:rsid w:val="00B5618D"/>
    <w:rsid w:val="00B56198"/>
    <w:rsid w:val="00B561F6"/>
    <w:rsid w:val="00B562C5"/>
    <w:rsid w:val="00B56870"/>
    <w:rsid w:val="00B56AC5"/>
    <w:rsid w:val="00B56B05"/>
    <w:rsid w:val="00B56B7B"/>
    <w:rsid w:val="00B56B9C"/>
    <w:rsid w:val="00B56DEF"/>
    <w:rsid w:val="00B56DF0"/>
    <w:rsid w:val="00B56E18"/>
    <w:rsid w:val="00B56EF5"/>
    <w:rsid w:val="00B56FD9"/>
    <w:rsid w:val="00B5703C"/>
    <w:rsid w:val="00B5709A"/>
    <w:rsid w:val="00B570BF"/>
    <w:rsid w:val="00B57108"/>
    <w:rsid w:val="00B571EA"/>
    <w:rsid w:val="00B57241"/>
    <w:rsid w:val="00B5729A"/>
    <w:rsid w:val="00B57568"/>
    <w:rsid w:val="00B576FB"/>
    <w:rsid w:val="00B577A1"/>
    <w:rsid w:val="00B57FB9"/>
    <w:rsid w:val="00B60108"/>
    <w:rsid w:val="00B601BA"/>
    <w:rsid w:val="00B601E4"/>
    <w:rsid w:val="00B60471"/>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906"/>
    <w:rsid w:val="00B61BC2"/>
    <w:rsid w:val="00B61CB8"/>
    <w:rsid w:val="00B61D17"/>
    <w:rsid w:val="00B61D93"/>
    <w:rsid w:val="00B61E75"/>
    <w:rsid w:val="00B61E8D"/>
    <w:rsid w:val="00B61F08"/>
    <w:rsid w:val="00B61FB7"/>
    <w:rsid w:val="00B620CB"/>
    <w:rsid w:val="00B62381"/>
    <w:rsid w:val="00B624B2"/>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4FB4"/>
    <w:rsid w:val="00B64FE6"/>
    <w:rsid w:val="00B650E8"/>
    <w:rsid w:val="00B651CB"/>
    <w:rsid w:val="00B653CF"/>
    <w:rsid w:val="00B65452"/>
    <w:rsid w:val="00B6546B"/>
    <w:rsid w:val="00B655FB"/>
    <w:rsid w:val="00B656A9"/>
    <w:rsid w:val="00B656C6"/>
    <w:rsid w:val="00B65814"/>
    <w:rsid w:val="00B65BC9"/>
    <w:rsid w:val="00B65BE0"/>
    <w:rsid w:val="00B65C89"/>
    <w:rsid w:val="00B65CBC"/>
    <w:rsid w:val="00B65F25"/>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EB6"/>
    <w:rsid w:val="00B66FFA"/>
    <w:rsid w:val="00B67083"/>
    <w:rsid w:val="00B673F9"/>
    <w:rsid w:val="00B6750F"/>
    <w:rsid w:val="00B675BB"/>
    <w:rsid w:val="00B67651"/>
    <w:rsid w:val="00B67687"/>
    <w:rsid w:val="00B676BB"/>
    <w:rsid w:val="00B67805"/>
    <w:rsid w:val="00B67AEF"/>
    <w:rsid w:val="00B67DC1"/>
    <w:rsid w:val="00B67E08"/>
    <w:rsid w:val="00B67F0F"/>
    <w:rsid w:val="00B67FF6"/>
    <w:rsid w:val="00B67FFC"/>
    <w:rsid w:val="00B70150"/>
    <w:rsid w:val="00B70179"/>
    <w:rsid w:val="00B701FE"/>
    <w:rsid w:val="00B7045C"/>
    <w:rsid w:val="00B7052C"/>
    <w:rsid w:val="00B705C9"/>
    <w:rsid w:val="00B70673"/>
    <w:rsid w:val="00B706D3"/>
    <w:rsid w:val="00B70967"/>
    <w:rsid w:val="00B70C11"/>
    <w:rsid w:val="00B70CBE"/>
    <w:rsid w:val="00B70D1A"/>
    <w:rsid w:val="00B71002"/>
    <w:rsid w:val="00B71067"/>
    <w:rsid w:val="00B712B1"/>
    <w:rsid w:val="00B71499"/>
    <w:rsid w:val="00B714DC"/>
    <w:rsid w:val="00B717A4"/>
    <w:rsid w:val="00B717CE"/>
    <w:rsid w:val="00B71910"/>
    <w:rsid w:val="00B71945"/>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83C"/>
    <w:rsid w:val="00B74B57"/>
    <w:rsid w:val="00B74EC4"/>
    <w:rsid w:val="00B750DB"/>
    <w:rsid w:val="00B751AA"/>
    <w:rsid w:val="00B751D8"/>
    <w:rsid w:val="00B7524E"/>
    <w:rsid w:val="00B752C6"/>
    <w:rsid w:val="00B75337"/>
    <w:rsid w:val="00B7539B"/>
    <w:rsid w:val="00B75454"/>
    <w:rsid w:val="00B7553C"/>
    <w:rsid w:val="00B7559F"/>
    <w:rsid w:val="00B75623"/>
    <w:rsid w:val="00B75BA7"/>
    <w:rsid w:val="00B75BB1"/>
    <w:rsid w:val="00B75C6A"/>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272"/>
    <w:rsid w:val="00B7738C"/>
    <w:rsid w:val="00B773BD"/>
    <w:rsid w:val="00B7763F"/>
    <w:rsid w:val="00B7781B"/>
    <w:rsid w:val="00B77880"/>
    <w:rsid w:val="00B778AD"/>
    <w:rsid w:val="00B778CC"/>
    <w:rsid w:val="00B779BC"/>
    <w:rsid w:val="00B77B84"/>
    <w:rsid w:val="00B77D0B"/>
    <w:rsid w:val="00B77D32"/>
    <w:rsid w:val="00B7D850"/>
    <w:rsid w:val="00B801C3"/>
    <w:rsid w:val="00B80355"/>
    <w:rsid w:val="00B805C2"/>
    <w:rsid w:val="00B8061C"/>
    <w:rsid w:val="00B807C8"/>
    <w:rsid w:val="00B8096C"/>
    <w:rsid w:val="00B80A0A"/>
    <w:rsid w:val="00B80D45"/>
    <w:rsid w:val="00B80D90"/>
    <w:rsid w:val="00B80E6A"/>
    <w:rsid w:val="00B80F27"/>
    <w:rsid w:val="00B8109B"/>
    <w:rsid w:val="00B812AB"/>
    <w:rsid w:val="00B81463"/>
    <w:rsid w:val="00B814F2"/>
    <w:rsid w:val="00B81514"/>
    <w:rsid w:val="00B8153C"/>
    <w:rsid w:val="00B81825"/>
    <w:rsid w:val="00B81856"/>
    <w:rsid w:val="00B81858"/>
    <w:rsid w:val="00B819C3"/>
    <w:rsid w:val="00B81B40"/>
    <w:rsid w:val="00B81C09"/>
    <w:rsid w:val="00B81C4D"/>
    <w:rsid w:val="00B81D26"/>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25"/>
    <w:rsid w:val="00B83467"/>
    <w:rsid w:val="00B835DC"/>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A84"/>
    <w:rsid w:val="00B85CDE"/>
    <w:rsid w:val="00B85FBF"/>
    <w:rsid w:val="00B8600A"/>
    <w:rsid w:val="00B86011"/>
    <w:rsid w:val="00B86263"/>
    <w:rsid w:val="00B862D8"/>
    <w:rsid w:val="00B86319"/>
    <w:rsid w:val="00B8672C"/>
    <w:rsid w:val="00B86777"/>
    <w:rsid w:val="00B867BA"/>
    <w:rsid w:val="00B86825"/>
    <w:rsid w:val="00B8689D"/>
    <w:rsid w:val="00B868EE"/>
    <w:rsid w:val="00B86A9F"/>
    <w:rsid w:val="00B86AC3"/>
    <w:rsid w:val="00B86F8C"/>
    <w:rsid w:val="00B87166"/>
    <w:rsid w:val="00B87791"/>
    <w:rsid w:val="00B8788E"/>
    <w:rsid w:val="00B878CE"/>
    <w:rsid w:val="00B879A7"/>
    <w:rsid w:val="00B879C0"/>
    <w:rsid w:val="00B87C2A"/>
    <w:rsid w:val="00B87CD2"/>
    <w:rsid w:val="00B87D1A"/>
    <w:rsid w:val="00B87E10"/>
    <w:rsid w:val="00B87E67"/>
    <w:rsid w:val="00B900A8"/>
    <w:rsid w:val="00B900FE"/>
    <w:rsid w:val="00B901B2"/>
    <w:rsid w:val="00B90384"/>
    <w:rsid w:val="00B90442"/>
    <w:rsid w:val="00B90A15"/>
    <w:rsid w:val="00B90A89"/>
    <w:rsid w:val="00B90D8F"/>
    <w:rsid w:val="00B90E22"/>
    <w:rsid w:val="00B90E2A"/>
    <w:rsid w:val="00B90F2A"/>
    <w:rsid w:val="00B910D0"/>
    <w:rsid w:val="00B9113F"/>
    <w:rsid w:val="00B91285"/>
    <w:rsid w:val="00B91316"/>
    <w:rsid w:val="00B915BA"/>
    <w:rsid w:val="00B9186C"/>
    <w:rsid w:val="00B9198D"/>
    <w:rsid w:val="00B91ABE"/>
    <w:rsid w:val="00B91C5E"/>
    <w:rsid w:val="00B91E06"/>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BDB"/>
    <w:rsid w:val="00B95DAC"/>
    <w:rsid w:val="00B95E74"/>
    <w:rsid w:val="00B95EB2"/>
    <w:rsid w:val="00B96146"/>
    <w:rsid w:val="00B96188"/>
    <w:rsid w:val="00B961FE"/>
    <w:rsid w:val="00B96338"/>
    <w:rsid w:val="00B963C0"/>
    <w:rsid w:val="00B96413"/>
    <w:rsid w:val="00B9654A"/>
    <w:rsid w:val="00B96721"/>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E50"/>
    <w:rsid w:val="00B97F09"/>
    <w:rsid w:val="00B97FD3"/>
    <w:rsid w:val="00BA0087"/>
    <w:rsid w:val="00BA01BE"/>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4D"/>
    <w:rsid w:val="00BA0C6A"/>
    <w:rsid w:val="00BA0D22"/>
    <w:rsid w:val="00BA0E04"/>
    <w:rsid w:val="00BA1104"/>
    <w:rsid w:val="00BA124D"/>
    <w:rsid w:val="00BA1663"/>
    <w:rsid w:val="00BA1865"/>
    <w:rsid w:val="00BA1872"/>
    <w:rsid w:val="00BA1913"/>
    <w:rsid w:val="00BA1A01"/>
    <w:rsid w:val="00BA1B97"/>
    <w:rsid w:val="00BA1C82"/>
    <w:rsid w:val="00BA1D4E"/>
    <w:rsid w:val="00BA1DE1"/>
    <w:rsid w:val="00BA1EDD"/>
    <w:rsid w:val="00BA1F0D"/>
    <w:rsid w:val="00BA1F6D"/>
    <w:rsid w:val="00BA1FAC"/>
    <w:rsid w:val="00BA21A3"/>
    <w:rsid w:val="00BA2608"/>
    <w:rsid w:val="00BA277A"/>
    <w:rsid w:val="00BA2925"/>
    <w:rsid w:val="00BA293F"/>
    <w:rsid w:val="00BA29C8"/>
    <w:rsid w:val="00BA29DF"/>
    <w:rsid w:val="00BA2A3A"/>
    <w:rsid w:val="00BA2A85"/>
    <w:rsid w:val="00BA2AC3"/>
    <w:rsid w:val="00BA2B00"/>
    <w:rsid w:val="00BA2BC9"/>
    <w:rsid w:val="00BA2C7E"/>
    <w:rsid w:val="00BA2D2E"/>
    <w:rsid w:val="00BA2E84"/>
    <w:rsid w:val="00BA30DD"/>
    <w:rsid w:val="00BA31E3"/>
    <w:rsid w:val="00BA3273"/>
    <w:rsid w:val="00BA3454"/>
    <w:rsid w:val="00BA34E7"/>
    <w:rsid w:val="00BA362F"/>
    <w:rsid w:val="00BA38CE"/>
    <w:rsid w:val="00BA38F6"/>
    <w:rsid w:val="00BA3905"/>
    <w:rsid w:val="00BA3C6C"/>
    <w:rsid w:val="00BA3D7E"/>
    <w:rsid w:val="00BA3E2B"/>
    <w:rsid w:val="00BA3E44"/>
    <w:rsid w:val="00BA3E6F"/>
    <w:rsid w:val="00BA3F33"/>
    <w:rsid w:val="00BA3F37"/>
    <w:rsid w:val="00BA436D"/>
    <w:rsid w:val="00BA445D"/>
    <w:rsid w:val="00BA4483"/>
    <w:rsid w:val="00BA44A7"/>
    <w:rsid w:val="00BA456C"/>
    <w:rsid w:val="00BA4641"/>
    <w:rsid w:val="00BA47B2"/>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3E"/>
    <w:rsid w:val="00BA65BF"/>
    <w:rsid w:val="00BA6644"/>
    <w:rsid w:val="00BA683B"/>
    <w:rsid w:val="00BA69D9"/>
    <w:rsid w:val="00BA69DA"/>
    <w:rsid w:val="00BA6E73"/>
    <w:rsid w:val="00BA71D8"/>
    <w:rsid w:val="00BA7205"/>
    <w:rsid w:val="00BA72A9"/>
    <w:rsid w:val="00BA7361"/>
    <w:rsid w:val="00BA76A9"/>
    <w:rsid w:val="00BA7719"/>
    <w:rsid w:val="00BA77F6"/>
    <w:rsid w:val="00BA7AFD"/>
    <w:rsid w:val="00BA7B7C"/>
    <w:rsid w:val="00BA7BB3"/>
    <w:rsid w:val="00BA7D33"/>
    <w:rsid w:val="00BA7FCC"/>
    <w:rsid w:val="00BB0015"/>
    <w:rsid w:val="00BB0066"/>
    <w:rsid w:val="00BB0096"/>
    <w:rsid w:val="00BB0109"/>
    <w:rsid w:val="00BB0224"/>
    <w:rsid w:val="00BB03F4"/>
    <w:rsid w:val="00BB0595"/>
    <w:rsid w:val="00BB05B8"/>
    <w:rsid w:val="00BB06C2"/>
    <w:rsid w:val="00BB06DD"/>
    <w:rsid w:val="00BB071E"/>
    <w:rsid w:val="00BB07A3"/>
    <w:rsid w:val="00BB0980"/>
    <w:rsid w:val="00BB0BFE"/>
    <w:rsid w:val="00BB0CFF"/>
    <w:rsid w:val="00BB0FE3"/>
    <w:rsid w:val="00BB13B5"/>
    <w:rsid w:val="00BB14F4"/>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A05"/>
    <w:rsid w:val="00BB2B2A"/>
    <w:rsid w:val="00BB2BDF"/>
    <w:rsid w:val="00BB2C40"/>
    <w:rsid w:val="00BB2D35"/>
    <w:rsid w:val="00BB2F36"/>
    <w:rsid w:val="00BB304E"/>
    <w:rsid w:val="00BB305C"/>
    <w:rsid w:val="00BB3194"/>
    <w:rsid w:val="00BB31D3"/>
    <w:rsid w:val="00BB3534"/>
    <w:rsid w:val="00BB37AE"/>
    <w:rsid w:val="00BB37B6"/>
    <w:rsid w:val="00BB3814"/>
    <w:rsid w:val="00BB3B34"/>
    <w:rsid w:val="00BB3C6B"/>
    <w:rsid w:val="00BB3C7B"/>
    <w:rsid w:val="00BB3CF3"/>
    <w:rsid w:val="00BB3E2B"/>
    <w:rsid w:val="00BB3E40"/>
    <w:rsid w:val="00BB3E63"/>
    <w:rsid w:val="00BB402D"/>
    <w:rsid w:val="00BB412E"/>
    <w:rsid w:val="00BB41B1"/>
    <w:rsid w:val="00BB42C7"/>
    <w:rsid w:val="00BB43CF"/>
    <w:rsid w:val="00BB43FC"/>
    <w:rsid w:val="00BB4429"/>
    <w:rsid w:val="00BB44D0"/>
    <w:rsid w:val="00BB4F9A"/>
    <w:rsid w:val="00BB5101"/>
    <w:rsid w:val="00BB5137"/>
    <w:rsid w:val="00BB517E"/>
    <w:rsid w:val="00BB5198"/>
    <w:rsid w:val="00BB53DF"/>
    <w:rsid w:val="00BB5427"/>
    <w:rsid w:val="00BB5480"/>
    <w:rsid w:val="00BB54F4"/>
    <w:rsid w:val="00BB557C"/>
    <w:rsid w:val="00BB578B"/>
    <w:rsid w:val="00BB58DE"/>
    <w:rsid w:val="00BB590A"/>
    <w:rsid w:val="00BB5BFA"/>
    <w:rsid w:val="00BB5C85"/>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6D50"/>
    <w:rsid w:val="00BB6DCC"/>
    <w:rsid w:val="00BB6F59"/>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07"/>
    <w:rsid w:val="00BC0A5D"/>
    <w:rsid w:val="00BC0AC0"/>
    <w:rsid w:val="00BC0BE3"/>
    <w:rsid w:val="00BC0DE8"/>
    <w:rsid w:val="00BC0F8B"/>
    <w:rsid w:val="00BC100B"/>
    <w:rsid w:val="00BC1052"/>
    <w:rsid w:val="00BC114A"/>
    <w:rsid w:val="00BC1150"/>
    <w:rsid w:val="00BC11D6"/>
    <w:rsid w:val="00BC1267"/>
    <w:rsid w:val="00BC131B"/>
    <w:rsid w:val="00BC152A"/>
    <w:rsid w:val="00BC167C"/>
    <w:rsid w:val="00BC171C"/>
    <w:rsid w:val="00BC1790"/>
    <w:rsid w:val="00BC1934"/>
    <w:rsid w:val="00BC1A6A"/>
    <w:rsid w:val="00BC1AD9"/>
    <w:rsid w:val="00BC1B7F"/>
    <w:rsid w:val="00BC1E6F"/>
    <w:rsid w:val="00BC1FB1"/>
    <w:rsid w:val="00BC237E"/>
    <w:rsid w:val="00BC251A"/>
    <w:rsid w:val="00BC2A6A"/>
    <w:rsid w:val="00BC2B3F"/>
    <w:rsid w:val="00BC2BD7"/>
    <w:rsid w:val="00BC3190"/>
    <w:rsid w:val="00BC31E5"/>
    <w:rsid w:val="00BC3257"/>
    <w:rsid w:val="00BC32E7"/>
    <w:rsid w:val="00BC3324"/>
    <w:rsid w:val="00BC33FE"/>
    <w:rsid w:val="00BC36CD"/>
    <w:rsid w:val="00BC3764"/>
    <w:rsid w:val="00BC3814"/>
    <w:rsid w:val="00BC3922"/>
    <w:rsid w:val="00BC3A5D"/>
    <w:rsid w:val="00BC3DAD"/>
    <w:rsid w:val="00BC3F1F"/>
    <w:rsid w:val="00BC4131"/>
    <w:rsid w:val="00BC4188"/>
    <w:rsid w:val="00BC48F2"/>
    <w:rsid w:val="00BC4B40"/>
    <w:rsid w:val="00BC4BF8"/>
    <w:rsid w:val="00BC4DAF"/>
    <w:rsid w:val="00BC4E05"/>
    <w:rsid w:val="00BC4E4C"/>
    <w:rsid w:val="00BC4F81"/>
    <w:rsid w:val="00BC4F84"/>
    <w:rsid w:val="00BC506B"/>
    <w:rsid w:val="00BC51FF"/>
    <w:rsid w:val="00BC52B2"/>
    <w:rsid w:val="00BC533C"/>
    <w:rsid w:val="00BC566F"/>
    <w:rsid w:val="00BC5670"/>
    <w:rsid w:val="00BC58B9"/>
    <w:rsid w:val="00BC5941"/>
    <w:rsid w:val="00BC594D"/>
    <w:rsid w:val="00BC5B3B"/>
    <w:rsid w:val="00BC5B68"/>
    <w:rsid w:val="00BC5F02"/>
    <w:rsid w:val="00BC5F15"/>
    <w:rsid w:val="00BC6453"/>
    <w:rsid w:val="00BC6584"/>
    <w:rsid w:val="00BC6795"/>
    <w:rsid w:val="00BC68BB"/>
    <w:rsid w:val="00BC6BC7"/>
    <w:rsid w:val="00BC6E72"/>
    <w:rsid w:val="00BC6FF5"/>
    <w:rsid w:val="00BC70D6"/>
    <w:rsid w:val="00BC7153"/>
    <w:rsid w:val="00BC715F"/>
    <w:rsid w:val="00BC72CF"/>
    <w:rsid w:val="00BC73E0"/>
    <w:rsid w:val="00BC7435"/>
    <w:rsid w:val="00BC75B7"/>
    <w:rsid w:val="00BC7789"/>
    <w:rsid w:val="00BC77E7"/>
    <w:rsid w:val="00BC7814"/>
    <w:rsid w:val="00BC79B1"/>
    <w:rsid w:val="00BC7A20"/>
    <w:rsid w:val="00BC7C01"/>
    <w:rsid w:val="00BC7EEC"/>
    <w:rsid w:val="00BC7F56"/>
    <w:rsid w:val="00BD01D8"/>
    <w:rsid w:val="00BD0285"/>
    <w:rsid w:val="00BD02BF"/>
    <w:rsid w:val="00BD0367"/>
    <w:rsid w:val="00BD0621"/>
    <w:rsid w:val="00BD06AD"/>
    <w:rsid w:val="00BD070B"/>
    <w:rsid w:val="00BD0B85"/>
    <w:rsid w:val="00BD0C4D"/>
    <w:rsid w:val="00BD0DF3"/>
    <w:rsid w:val="00BD0E76"/>
    <w:rsid w:val="00BD0ED5"/>
    <w:rsid w:val="00BD0F3A"/>
    <w:rsid w:val="00BD0FBA"/>
    <w:rsid w:val="00BD0FD3"/>
    <w:rsid w:val="00BD1112"/>
    <w:rsid w:val="00BD1356"/>
    <w:rsid w:val="00BD13E2"/>
    <w:rsid w:val="00BD1439"/>
    <w:rsid w:val="00BD1802"/>
    <w:rsid w:val="00BD1821"/>
    <w:rsid w:val="00BD196A"/>
    <w:rsid w:val="00BD1AA9"/>
    <w:rsid w:val="00BD1AB1"/>
    <w:rsid w:val="00BD1C98"/>
    <w:rsid w:val="00BD1D01"/>
    <w:rsid w:val="00BD1D1D"/>
    <w:rsid w:val="00BD1DB7"/>
    <w:rsid w:val="00BD1F0F"/>
    <w:rsid w:val="00BD2048"/>
    <w:rsid w:val="00BD20E8"/>
    <w:rsid w:val="00BD2128"/>
    <w:rsid w:val="00BD2263"/>
    <w:rsid w:val="00BD27A9"/>
    <w:rsid w:val="00BD27DC"/>
    <w:rsid w:val="00BD2A39"/>
    <w:rsid w:val="00BD2AA4"/>
    <w:rsid w:val="00BD2C1A"/>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3F82"/>
    <w:rsid w:val="00BD4080"/>
    <w:rsid w:val="00BD40E1"/>
    <w:rsid w:val="00BD41E8"/>
    <w:rsid w:val="00BD41FF"/>
    <w:rsid w:val="00BD42D8"/>
    <w:rsid w:val="00BD4410"/>
    <w:rsid w:val="00BD4623"/>
    <w:rsid w:val="00BD49E0"/>
    <w:rsid w:val="00BD4AFB"/>
    <w:rsid w:val="00BD4C78"/>
    <w:rsid w:val="00BD4E05"/>
    <w:rsid w:val="00BD4EB2"/>
    <w:rsid w:val="00BD4EFC"/>
    <w:rsid w:val="00BD4FE8"/>
    <w:rsid w:val="00BD5273"/>
    <w:rsid w:val="00BD532D"/>
    <w:rsid w:val="00BD547B"/>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B6"/>
    <w:rsid w:val="00BD72F6"/>
    <w:rsid w:val="00BD72FB"/>
    <w:rsid w:val="00BD7500"/>
    <w:rsid w:val="00BD75B4"/>
    <w:rsid w:val="00BD7611"/>
    <w:rsid w:val="00BD762E"/>
    <w:rsid w:val="00BD7954"/>
    <w:rsid w:val="00BD79AC"/>
    <w:rsid w:val="00BD7BC8"/>
    <w:rsid w:val="00BD7CFC"/>
    <w:rsid w:val="00BD7D14"/>
    <w:rsid w:val="00BE02B4"/>
    <w:rsid w:val="00BE04BF"/>
    <w:rsid w:val="00BE0525"/>
    <w:rsid w:val="00BE09DA"/>
    <w:rsid w:val="00BE0C4E"/>
    <w:rsid w:val="00BE0DE4"/>
    <w:rsid w:val="00BE0FEF"/>
    <w:rsid w:val="00BE109C"/>
    <w:rsid w:val="00BE120F"/>
    <w:rsid w:val="00BE1314"/>
    <w:rsid w:val="00BE13BC"/>
    <w:rsid w:val="00BE1598"/>
    <w:rsid w:val="00BE1609"/>
    <w:rsid w:val="00BE16B7"/>
    <w:rsid w:val="00BE1A4E"/>
    <w:rsid w:val="00BE1DC8"/>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B99"/>
    <w:rsid w:val="00BE3C98"/>
    <w:rsid w:val="00BE3D47"/>
    <w:rsid w:val="00BE3E5C"/>
    <w:rsid w:val="00BE3ECF"/>
    <w:rsid w:val="00BE3F0F"/>
    <w:rsid w:val="00BE4028"/>
    <w:rsid w:val="00BE404B"/>
    <w:rsid w:val="00BE440A"/>
    <w:rsid w:val="00BE459B"/>
    <w:rsid w:val="00BE48D6"/>
    <w:rsid w:val="00BE4CF2"/>
    <w:rsid w:val="00BE4D02"/>
    <w:rsid w:val="00BE4DBF"/>
    <w:rsid w:val="00BE4EC9"/>
    <w:rsid w:val="00BE4FEE"/>
    <w:rsid w:val="00BE504E"/>
    <w:rsid w:val="00BE545D"/>
    <w:rsid w:val="00BE5520"/>
    <w:rsid w:val="00BE57E7"/>
    <w:rsid w:val="00BE5910"/>
    <w:rsid w:val="00BE5B1C"/>
    <w:rsid w:val="00BE5B84"/>
    <w:rsid w:val="00BE5D58"/>
    <w:rsid w:val="00BE5F07"/>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173"/>
    <w:rsid w:val="00BE7214"/>
    <w:rsid w:val="00BE72EA"/>
    <w:rsid w:val="00BE72F4"/>
    <w:rsid w:val="00BE74DC"/>
    <w:rsid w:val="00BE75C8"/>
    <w:rsid w:val="00BE75DE"/>
    <w:rsid w:val="00BE764D"/>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1BF"/>
    <w:rsid w:val="00BF025C"/>
    <w:rsid w:val="00BF044C"/>
    <w:rsid w:val="00BF0512"/>
    <w:rsid w:val="00BF0AD4"/>
    <w:rsid w:val="00BF0B66"/>
    <w:rsid w:val="00BF0CCF"/>
    <w:rsid w:val="00BF0FC5"/>
    <w:rsid w:val="00BF1018"/>
    <w:rsid w:val="00BF10BC"/>
    <w:rsid w:val="00BF14BA"/>
    <w:rsid w:val="00BF160F"/>
    <w:rsid w:val="00BF1643"/>
    <w:rsid w:val="00BF186F"/>
    <w:rsid w:val="00BF1904"/>
    <w:rsid w:val="00BF195F"/>
    <w:rsid w:val="00BF1A8E"/>
    <w:rsid w:val="00BF1AA0"/>
    <w:rsid w:val="00BF1CFD"/>
    <w:rsid w:val="00BF1D71"/>
    <w:rsid w:val="00BF1E07"/>
    <w:rsid w:val="00BF1E83"/>
    <w:rsid w:val="00BF219B"/>
    <w:rsid w:val="00BF21AC"/>
    <w:rsid w:val="00BF21AF"/>
    <w:rsid w:val="00BF2224"/>
    <w:rsid w:val="00BF2481"/>
    <w:rsid w:val="00BF25F3"/>
    <w:rsid w:val="00BF27B4"/>
    <w:rsid w:val="00BF2844"/>
    <w:rsid w:val="00BF2A11"/>
    <w:rsid w:val="00BF2A7C"/>
    <w:rsid w:val="00BF2D82"/>
    <w:rsid w:val="00BF2DAD"/>
    <w:rsid w:val="00BF2DAF"/>
    <w:rsid w:val="00BF2E53"/>
    <w:rsid w:val="00BF2E78"/>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571"/>
    <w:rsid w:val="00BF460E"/>
    <w:rsid w:val="00BF46C7"/>
    <w:rsid w:val="00BF47B1"/>
    <w:rsid w:val="00BF49C4"/>
    <w:rsid w:val="00BF4A0B"/>
    <w:rsid w:val="00BF4AE5"/>
    <w:rsid w:val="00BF4BC7"/>
    <w:rsid w:val="00BF4CE8"/>
    <w:rsid w:val="00BF4E40"/>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AF8"/>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A18"/>
    <w:rsid w:val="00BF7B8E"/>
    <w:rsid w:val="00BF7C34"/>
    <w:rsid w:val="00BF7D18"/>
    <w:rsid w:val="00BF7ECA"/>
    <w:rsid w:val="00BF7F07"/>
    <w:rsid w:val="00C000E8"/>
    <w:rsid w:val="00C00163"/>
    <w:rsid w:val="00C001E0"/>
    <w:rsid w:val="00C00278"/>
    <w:rsid w:val="00C00302"/>
    <w:rsid w:val="00C004A5"/>
    <w:rsid w:val="00C00762"/>
    <w:rsid w:val="00C00894"/>
    <w:rsid w:val="00C00A7A"/>
    <w:rsid w:val="00C00AAB"/>
    <w:rsid w:val="00C00AF2"/>
    <w:rsid w:val="00C00B4A"/>
    <w:rsid w:val="00C00BF1"/>
    <w:rsid w:val="00C00C3E"/>
    <w:rsid w:val="00C01023"/>
    <w:rsid w:val="00C01048"/>
    <w:rsid w:val="00C0107E"/>
    <w:rsid w:val="00C010C3"/>
    <w:rsid w:val="00C01162"/>
    <w:rsid w:val="00C01239"/>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BB"/>
    <w:rsid w:val="00C036D6"/>
    <w:rsid w:val="00C03790"/>
    <w:rsid w:val="00C037E0"/>
    <w:rsid w:val="00C03998"/>
    <w:rsid w:val="00C03B35"/>
    <w:rsid w:val="00C03BD3"/>
    <w:rsid w:val="00C03C15"/>
    <w:rsid w:val="00C03DC3"/>
    <w:rsid w:val="00C03E9D"/>
    <w:rsid w:val="00C03F2B"/>
    <w:rsid w:val="00C04060"/>
    <w:rsid w:val="00C040F0"/>
    <w:rsid w:val="00C0435B"/>
    <w:rsid w:val="00C0439A"/>
    <w:rsid w:val="00C044DD"/>
    <w:rsid w:val="00C046EF"/>
    <w:rsid w:val="00C046FB"/>
    <w:rsid w:val="00C047D5"/>
    <w:rsid w:val="00C047DB"/>
    <w:rsid w:val="00C04865"/>
    <w:rsid w:val="00C048F8"/>
    <w:rsid w:val="00C04905"/>
    <w:rsid w:val="00C04E9C"/>
    <w:rsid w:val="00C04ECD"/>
    <w:rsid w:val="00C050C0"/>
    <w:rsid w:val="00C051DF"/>
    <w:rsid w:val="00C05253"/>
    <w:rsid w:val="00C0528A"/>
    <w:rsid w:val="00C054B1"/>
    <w:rsid w:val="00C05521"/>
    <w:rsid w:val="00C055F3"/>
    <w:rsid w:val="00C05E48"/>
    <w:rsid w:val="00C05E49"/>
    <w:rsid w:val="00C05F39"/>
    <w:rsid w:val="00C05FD7"/>
    <w:rsid w:val="00C05FF3"/>
    <w:rsid w:val="00C060E9"/>
    <w:rsid w:val="00C0650A"/>
    <w:rsid w:val="00C0654D"/>
    <w:rsid w:val="00C0669B"/>
    <w:rsid w:val="00C06726"/>
    <w:rsid w:val="00C06A4E"/>
    <w:rsid w:val="00C06AC8"/>
    <w:rsid w:val="00C06C67"/>
    <w:rsid w:val="00C06C84"/>
    <w:rsid w:val="00C06D42"/>
    <w:rsid w:val="00C06EEC"/>
    <w:rsid w:val="00C07102"/>
    <w:rsid w:val="00C071BE"/>
    <w:rsid w:val="00C07280"/>
    <w:rsid w:val="00C072FE"/>
    <w:rsid w:val="00C07431"/>
    <w:rsid w:val="00C074B8"/>
    <w:rsid w:val="00C074BA"/>
    <w:rsid w:val="00C07515"/>
    <w:rsid w:val="00C07602"/>
    <w:rsid w:val="00C076A9"/>
    <w:rsid w:val="00C07C36"/>
    <w:rsid w:val="00C07C3C"/>
    <w:rsid w:val="00C07DD1"/>
    <w:rsid w:val="00C07E01"/>
    <w:rsid w:val="00C07E68"/>
    <w:rsid w:val="00C07E73"/>
    <w:rsid w:val="00C07F18"/>
    <w:rsid w:val="00C07FFD"/>
    <w:rsid w:val="00C1017A"/>
    <w:rsid w:val="00C1035E"/>
    <w:rsid w:val="00C103E3"/>
    <w:rsid w:val="00C1045F"/>
    <w:rsid w:val="00C10693"/>
    <w:rsid w:val="00C107D4"/>
    <w:rsid w:val="00C108D1"/>
    <w:rsid w:val="00C10944"/>
    <w:rsid w:val="00C10A4B"/>
    <w:rsid w:val="00C10A8B"/>
    <w:rsid w:val="00C10C14"/>
    <w:rsid w:val="00C10D6F"/>
    <w:rsid w:val="00C10E9C"/>
    <w:rsid w:val="00C110BA"/>
    <w:rsid w:val="00C11217"/>
    <w:rsid w:val="00C112FA"/>
    <w:rsid w:val="00C1131E"/>
    <w:rsid w:val="00C116C4"/>
    <w:rsid w:val="00C1172C"/>
    <w:rsid w:val="00C11767"/>
    <w:rsid w:val="00C11853"/>
    <w:rsid w:val="00C118F4"/>
    <w:rsid w:val="00C11ADE"/>
    <w:rsid w:val="00C11B01"/>
    <w:rsid w:val="00C11BF9"/>
    <w:rsid w:val="00C11D1A"/>
    <w:rsid w:val="00C11DE2"/>
    <w:rsid w:val="00C11F2A"/>
    <w:rsid w:val="00C11F84"/>
    <w:rsid w:val="00C1216D"/>
    <w:rsid w:val="00C124EB"/>
    <w:rsid w:val="00C125A5"/>
    <w:rsid w:val="00C125F3"/>
    <w:rsid w:val="00C126E0"/>
    <w:rsid w:val="00C12881"/>
    <w:rsid w:val="00C128B5"/>
    <w:rsid w:val="00C128BC"/>
    <w:rsid w:val="00C12990"/>
    <w:rsid w:val="00C12A40"/>
    <w:rsid w:val="00C12B90"/>
    <w:rsid w:val="00C12B9A"/>
    <w:rsid w:val="00C12C77"/>
    <w:rsid w:val="00C12E39"/>
    <w:rsid w:val="00C12E59"/>
    <w:rsid w:val="00C12EEE"/>
    <w:rsid w:val="00C13150"/>
    <w:rsid w:val="00C13273"/>
    <w:rsid w:val="00C1346C"/>
    <w:rsid w:val="00C13500"/>
    <w:rsid w:val="00C1378E"/>
    <w:rsid w:val="00C137E4"/>
    <w:rsid w:val="00C1391F"/>
    <w:rsid w:val="00C13AD2"/>
    <w:rsid w:val="00C13B89"/>
    <w:rsid w:val="00C13D47"/>
    <w:rsid w:val="00C13E17"/>
    <w:rsid w:val="00C13F83"/>
    <w:rsid w:val="00C1409E"/>
    <w:rsid w:val="00C14164"/>
    <w:rsid w:val="00C144DB"/>
    <w:rsid w:val="00C1459C"/>
    <w:rsid w:val="00C14683"/>
    <w:rsid w:val="00C146B7"/>
    <w:rsid w:val="00C147E3"/>
    <w:rsid w:val="00C1483B"/>
    <w:rsid w:val="00C14962"/>
    <w:rsid w:val="00C14B1D"/>
    <w:rsid w:val="00C14B3C"/>
    <w:rsid w:val="00C14C53"/>
    <w:rsid w:val="00C14F7A"/>
    <w:rsid w:val="00C15034"/>
    <w:rsid w:val="00C15381"/>
    <w:rsid w:val="00C153AA"/>
    <w:rsid w:val="00C15457"/>
    <w:rsid w:val="00C154F3"/>
    <w:rsid w:val="00C157D5"/>
    <w:rsid w:val="00C159C9"/>
    <w:rsid w:val="00C15BF8"/>
    <w:rsid w:val="00C15CA7"/>
    <w:rsid w:val="00C15D14"/>
    <w:rsid w:val="00C15D8E"/>
    <w:rsid w:val="00C161DD"/>
    <w:rsid w:val="00C1620E"/>
    <w:rsid w:val="00C16557"/>
    <w:rsid w:val="00C16598"/>
    <w:rsid w:val="00C1661A"/>
    <w:rsid w:val="00C166F5"/>
    <w:rsid w:val="00C16774"/>
    <w:rsid w:val="00C169ED"/>
    <w:rsid w:val="00C16B33"/>
    <w:rsid w:val="00C16CA2"/>
    <w:rsid w:val="00C16E78"/>
    <w:rsid w:val="00C17012"/>
    <w:rsid w:val="00C17389"/>
    <w:rsid w:val="00C174E9"/>
    <w:rsid w:val="00C17575"/>
    <w:rsid w:val="00C1759C"/>
    <w:rsid w:val="00C176BC"/>
    <w:rsid w:val="00C1772C"/>
    <w:rsid w:val="00C178AC"/>
    <w:rsid w:val="00C178FB"/>
    <w:rsid w:val="00C17985"/>
    <w:rsid w:val="00C17989"/>
    <w:rsid w:val="00C1799E"/>
    <w:rsid w:val="00C17AA1"/>
    <w:rsid w:val="00C17DF9"/>
    <w:rsid w:val="00C17E22"/>
    <w:rsid w:val="00C17E32"/>
    <w:rsid w:val="00C17FFA"/>
    <w:rsid w:val="00C20037"/>
    <w:rsid w:val="00C200B5"/>
    <w:rsid w:val="00C200DD"/>
    <w:rsid w:val="00C20114"/>
    <w:rsid w:val="00C20131"/>
    <w:rsid w:val="00C2015E"/>
    <w:rsid w:val="00C201EB"/>
    <w:rsid w:val="00C206E7"/>
    <w:rsid w:val="00C2071B"/>
    <w:rsid w:val="00C20935"/>
    <w:rsid w:val="00C20A51"/>
    <w:rsid w:val="00C20ACC"/>
    <w:rsid w:val="00C20B11"/>
    <w:rsid w:val="00C20C48"/>
    <w:rsid w:val="00C20D77"/>
    <w:rsid w:val="00C20DBB"/>
    <w:rsid w:val="00C20E17"/>
    <w:rsid w:val="00C20F14"/>
    <w:rsid w:val="00C210C8"/>
    <w:rsid w:val="00C21840"/>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54C"/>
    <w:rsid w:val="00C238AD"/>
    <w:rsid w:val="00C23929"/>
    <w:rsid w:val="00C23C27"/>
    <w:rsid w:val="00C23CF2"/>
    <w:rsid w:val="00C2419E"/>
    <w:rsid w:val="00C245D9"/>
    <w:rsid w:val="00C24652"/>
    <w:rsid w:val="00C24841"/>
    <w:rsid w:val="00C249E7"/>
    <w:rsid w:val="00C24A15"/>
    <w:rsid w:val="00C24BFF"/>
    <w:rsid w:val="00C24F1E"/>
    <w:rsid w:val="00C251D1"/>
    <w:rsid w:val="00C2538D"/>
    <w:rsid w:val="00C25447"/>
    <w:rsid w:val="00C255A9"/>
    <w:rsid w:val="00C2565E"/>
    <w:rsid w:val="00C25730"/>
    <w:rsid w:val="00C257B7"/>
    <w:rsid w:val="00C25900"/>
    <w:rsid w:val="00C2594E"/>
    <w:rsid w:val="00C25F0E"/>
    <w:rsid w:val="00C2656C"/>
    <w:rsid w:val="00C26CE5"/>
    <w:rsid w:val="00C26D47"/>
    <w:rsid w:val="00C26EB2"/>
    <w:rsid w:val="00C27177"/>
    <w:rsid w:val="00C2727A"/>
    <w:rsid w:val="00C27297"/>
    <w:rsid w:val="00C272E8"/>
    <w:rsid w:val="00C27341"/>
    <w:rsid w:val="00C27570"/>
    <w:rsid w:val="00C275FD"/>
    <w:rsid w:val="00C27623"/>
    <w:rsid w:val="00C2794D"/>
    <w:rsid w:val="00C27972"/>
    <w:rsid w:val="00C27DB5"/>
    <w:rsid w:val="00C2C448"/>
    <w:rsid w:val="00C30139"/>
    <w:rsid w:val="00C301A9"/>
    <w:rsid w:val="00C30262"/>
    <w:rsid w:val="00C3030A"/>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1A3"/>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24C"/>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2F"/>
    <w:rsid w:val="00C35532"/>
    <w:rsid w:val="00C3556F"/>
    <w:rsid w:val="00C35667"/>
    <w:rsid w:val="00C35B00"/>
    <w:rsid w:val="00C35DE6"/>
    <w:rsid w:val="00C36160"/>
    <w:rsid w:val="00C361D2"/>
    <w:rsid w:val="00C3627F"/>
    <w:rsid w:val="00C36291"/>
    <w:rsid w:val="00C36516"/>
    <w:rsid w:val="00C36581"/>
    <w:rsid w:val="00C365E7"/>
    <w:rsid w:val="00C36688"/>
    <w:rsid w:val="00C36829"/>
    <w:rsid w:val="00C36D41"/>
    <w:rsid w:val="00C36DAE"/>
    <w:rsid w:val="00C36DDD"/>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CE0"/>
    <w:rsid w:val="00C40FFA"/>
    <w:rsid w:val="00C41018"/>
    <w:rsid w:val="00C41054"/>
    <w:rsid w:val="00C41058"/>
    <w:rsid w:val="00C411EE"/>
    <w:rsid w:val="00C41263"/>
    <w:rsid w:val="00C412D2"/>
    <w:rsid w:val="00C412F5"/>
    <w:rsid w:val="00C4143C"/>
    <w:rsid w:val="00C41590"/>
    <w:rsid w:val="00C4171B"/>
    <w:rsid w:val="00C41892"/>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A8D"/>
    <w:rsid w:val="00C42B27"/>
    <w:rsid w:val="00C42B28"/>
    <w:rsid w:val="00C42BD4"/>
    <w:rsid w:val="00C42D50"/>
    <w:rsid w:val="00C42D54"/>
    <w:rsid w:val="00C42F47"/>
    <w:rsid w:val="00C42F76"/>
    <w:rsid w:val="00C4302E"/>
    <w:rsid w:val="00C43201"/>
    <w:rsid w:val="00C43289"/>
    <w:rsid w:val="00C43307"/>
    <w:rsid w:val="00C433A6"/>
    <w:rsid w:val="00C4363D"/>
    <w:rsid w:val="00C436E0"/>
    <w:rsid w:val="00C437E7"/>
    <w:rsid w:val="00C437EB"/>
    <w:rsid w:val="00C43803"/>
    <w:rsid w:val="00C4382D"/>
    <w:rsid w:val="00C43C01"/>
    <w:rsid w:val="00C43CF4"/>
    <w:rsid w:val="00C43F42"/>
    <w:rsid w:val="00C43F67"/>
    <w:rsid w:val="00C43FF0"/>
    <w:rsid w:val="00C44124"/>
    <w:rsid w:val="00C44294"/>
    <w:rsid w:val="00C44355"/>
    <w:rsid w:val="00C443A4"/>
    <w:rsid w:val="00C443E4"/>
    <w:rsid w:val="00C4440F"/>
    <w:rsid w:val="00C4447A"/>
    <w:rsid w:val="00C44484"/>
    <w:rsid w:val="00C4448A"/>
    <w:rsid w:val="00C444E5"/>
    <w:rsid w:val="00C4458C"/>
    <w:rsid w:val="00C44641"/>
    <w:rsid w:val="00C44716"/>
    <w:rsid w:val="00C4483D"/>
    <w:rsid w:val="00C44A39"/>
    <w:rsid w:val="00C44A7A"/>
    <w:rsid w:val="00C44AF8"/>
    <w:rsid w:val="00C44BD4"/>
    <w:rsid w:val="00C44C2C"/>
    <w:rsid w:val="00C44CC2"/>
    <w:rsid w:val="00C44E04"/>
    <w:rsid w:val="00C44F18"/>
    <w:rsid w:val="00C44F1A"/>
    <w:rsid w:val="00C44FBB"/>
    <w:rsid w:val="00C451AA"/>
    <w:rsid w:val="00C4522E"/>
    <w:rsid w:val="00C45319"/>
    <w:rsid w:val="00C45364"/>
    <w:rsid w:val="00C453F3"/>
    <w:rsid w:val="00C45518"/>
    <w:rsid w:val="00C45624"/>
    <w:rsid w:val="00C45884"/>
    <w:rsid w:val="00C459CF"/>
    <w:rsid w:val="00C45C3C"/>
    <w:rsid w:val="00C45EE6"/>
    <w:rsid w:val="00C45EF5"/>
    <w:rsid w:val="00C45FC0"/>
    <w:rsid w:val="00C46083"/>
    <w:rsid w:val="00C46088"/>
    <w:rsid w:val="00C460D0"/>
    <w:rsid w:val="00C460F9"/>
    <w:rsid w:val="00C46112"/>
    <w:rsid w:val="00C462A0"/>
    <w:rsid w:val="00C46351"/>
    <w:rsid w:val="00C46462"/>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50B"/>
    <w:rsid w:val="00C50890"/>
    <w:rsid w:val="00C5099B"/>
    <w:rsid w:val="00C50A4E"/>
    <w:rsid w:val="00C50C14"/>
    <w:rsid w:val="00C50C2E"/>
    <w:rsid w:val="00C50C8F"/>
    <w:rsid w:val="00C50E9E"/>
    <w:rsid w:val="00C50F11"/>
    <w:rsid w:val="00C510B7"/>
    <w:rsid w:val="00C510B9"/>
    <w:rsid w:val="00C513AA"/>
    <w:rsid w:val="00C51544"/>
    <w:rsid w:val="00C51604"/>
    <w:rsid w:val="00C5161E"/>
    <w:rsid w:val="00C517F4"/>
    <w:rsid w:val="00C51833"/>
    <w:rsid w:val="00C519F8"/>
    <w:rsid w:val="00C51B19"/>
    <w:rsid w:val="00C51C1E"/>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EFE"/>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28F"/>
    <w:rsid w:val="00C563CE"/>
    <w:rsid w:val="00C563EA"/>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41"/>
    <w:rsid w:val="00C5799B"/>
    <w:rsid w:val="00C57A01"/>
    <w:rsid w:val="00C57A2D"/>
    <w:rsid w:val="00C57AB0"/>
    <w:rsid w:val="00C57B57"/>
    <w:rsid w:val="00C57BF9"/>
    <w:rsid w:val="00C57EC6"/>
    <w:rsid w:val="00C57F42"/>
    <w:rsid w:val="00C604BC"/>
    <w:rsid w:val="00C60500"/>
    <w:rsid w:val="00C605F8"/>
    <w:rsid w:val="00C606A9"/>
    <w:rsid w:val="00C60710"/>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C65"/>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2D7"/>
    <w:rsid w:val="00C63468"/>
    <w:rsid w:val="00C6358A"/>
    <w:rsid w:val="00C635C6"/>
    <w:rsid w:val="00C63608"/>
    <w:rsid w:val="00C6361F"/>
    <w:rsid w:val="00C6366B"/>
    <w:rsid w:val="00C63673"/>
    <w:rsid w:val="00C636EA"/>
    <w:rsid w:val="00C638C2"/>
    <w:rsid w:val="00C63B00"/>
    <w:rsid w:val="00C63B89"/>
    <w:rsid w:val="00C63C25"/>
    <w:rsid w:val="00C63C30"/>
    <w:rsid w:val="00C63C52"/>
    <w:rsid w:val="00C63E3F"/>
    <w:rsid w:val="00C63E5F"/>
    <w:rsid w:val="00C63E8B"/>
    <w:rsid w:val="00C63F08"/>
    <w:rsid w:val="00C63F4E"/>
    <w:rsid w:val="00C64073"/>
    <w:rsid w:val="00C641EE"/>
    <w:rsid w:val="00C642D3"/>
    <w:rsid w:val="00C6438A"/>
    <w:rsid w:val="00C64412"/>
    <w:rsid w:val="00C6450F"/>
    <w:rsid w:val="00C6461C"/>
    <w:rsid w:val="00C64675"/>
    <w:rsid w:val="00C64878"/>
    <w:rsid w:val="00C64885"/>
    <w:rsid w:val="00C64B3E"/>
    <w:rsid w:val="00C64BAE"/>
    <w:rsid w:val="00C64C5F"/>
    <w:rsid w:val="00C64CC0"/>
    <w:rsid w:val="00C64CD6"/>
    <w:rsid w:val="00C64D71"/>
    <w:rsid w:val="00C64EC5"/>
    <w:rsid w:val="00C65083"/>
    <w:rsid w:val="00C65162"/>
    <w:rsid w:val="00C651C2"/>
    <w:rsid w:val="00C6528C"/>
    <w:rsid w:val="00C65499"/>
    <w:rsid w:val="00C65888"/>
    <w:rsid w:val="00C6589F"/>
    <w:rsid w:val="00C658CD"/>
    <w:rsid w:val="00C6595C"/>
    <w:rsid w:val="00C659C1"/>
    <w:rsid w:val="00C65C0E"/>
    <w:rsid w:val="00C65DD5"/>
    <w:rsid w:val="00C65EC7"/>
    <w:rsid w:val="00C65F1B"/>
    <w:rsid w:val="00C65F90"/>
    <w:rsid w:val="00C66034"/>
    <w:rsid w:val="00C6619D"/>
    <w:rsid w:val="00C661E8"/>
    <w:rsid w:val="00C6635E"/>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67F05"/>
    <w:rsid w:val="00C70084"/>
    <w:rsid w:val="00C70283"/>
    <w:rsid w:val="00C70389"/>
    <w:rsid w:val="00C703F3"/>
    <w:rsid w:val="00C705C1"/>
    <w:rsid w:val="00C7064B"/>
    <w:rsid w:val="00C70754"/>
    <w:rsid w:val="00C7090B"/>
    <w:rsid w:val="00C70937"/>
    <w:rsid w:val="00C70ADC"/>
    <w:rsid w:val="00C70B17"/>
    <w:rsid w:val="00C70B76"/>
    <w:rsid w:val="00C70DA2"/>
    <w:rsid w:val="00C70E7A"/>
    <w:rsid w:val="00C70ECB"/>
    <w:rsid w:val="00C71060"/>
    <w:rsid w:val="00C71122"/>
    <w:rsid w:val="00C71172"/>
    <w:rsid w:val="00C7118F"/>
    <w:rsid w:val="00C71293"/>
    <w:rsid w:val="00C7142B"/>
    <w:rsid w:val="00C714E5"/>
    <w:rsid w:val="00C7164C"/>
    <w:rsid w:val="00C71720"/>
    <w:rsid w:val="00C7175C"/>
    <w:rsid w:val="00C7186F"/>
    <w:rsid w:val="00C718C8"/>
    <w:rsid w:val="00C71938"/>
    <w:rsid w:val="00C71A16"/>
    <w:rsid w:val="00C71A43"/>
    <w:rsid w:val="00C71A54"/>
    <w:rsid w:val="00C71DE2"/>
    <w:rsid w:val="00C71F97"/>
    <w:rsid w:val="00C71FF4"/>
    <w:rsid w:val="00C72015"/>
    <w:rsid w:val="00C72082"/>
    <w:rsid w:val="00C720BE"/>
    <w:rsid w:val="00C7226A"/>
    <w:rsid w:val="00C722B1"/>
    <w:rsid w:val="00C7235B"/>
    <w:rsid w:val="00C723AF"/>
    <w:rsid w:val="00C724A4"/>
    <w:rsid w:val="00C725AC"/>
    <w:rsid w:val="00C725CC"/>
    <w:rsid w:val="00C72688"/>
    <w:rsid w:val="00C726E2"/>
    <w:rsid w:val="00C72734"/>
    <w:rsid w:val="00C728BA"/>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33"/>
    <w:rsid w:val="00C73D5E"/>
    <w:rsid w:val="00C73E5E"/>
    <w:rsid w:val="00C73E98"/>
    <w:rsid w:val="00C73F80"/>
    <w:rsid w:val="00C740FC"/>
    <w:rsid w:val="00C7415A"/>
    <w:rsid w:val="00C74271"/>
    <w:rsid w:val="00C743E6"/>
    <w:rsid w:val="00C74421"/>
    <w:rsid w:val="00C7457F"/>
    <w:rsid w:val="00C7459E"/>
    <w:rsid w:val="00C74694"/>
    <w:rsid w:val="00C746DA"/>
    <w:rsid w:val="00C7476B"/>
    <w:rsid w:val="00C74851"/>
    <w:rsid w:val="00C74A71"/>
    <w:rsid w:val="00C74CF1"/>
    <w:rsid w:val="00C74E3F"/>
    <w:rsid w:val="00C74F2A"/>
    <w:rsid w:val="00C74F92"/>
    <w:rsid w:val="00C75167"/>
    <w:rsid w:val="00C75415"/>
    <w:rsid w:val="00C75779"/>
    <w:rsid w:val="00C758C6"/>
    <w:rsid w:val="00C75F2F"/>
    <w:rsid w:val="00C75FEE"/>
    <w:rsid w:val="00C760E0"/>
    <w:rsid w:val="00C761A5"/>
    <w:rsid w:val="00C76381"/>
    <w:rsid w:val="00C76598"/>
    <w:rsid w:val="00C76603"/>
    <w:rsid w:val="00C769CE"/>
    <w:rsid w:val="00C76A8F"/>
    <w:rsid w:val="00C76BCF"/>
    <w:rsid w:val="00C76D54"/>
    <w:rsid w:val="00C76F1A"/>
    <w:rsid w:val="00C76F1D"/>
    <w:rsid w:val="00C77262"/>
    <w:rsid w:val="00C77562"/>
    <w:rsid w:val="00C7759C"/>
    <w:rsid w:val="00C77789"/>
    <w:rsid w:val="00C777F3"/>
    <w:rsid w:val="00C77937"/>
    <w:rsid w:val="00C77B0A"/>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7FC"/>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5EE"/>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6A"/>
    <w:rsid w:val="00C858A2"/>
    <w:rsid w:val="00C85A66"/>
    <w:rsid w:val="00C85D76"/>
    <w:rsid w:val="00C85EEC"/>
    <w:rsid w:val="00C8602D"/>
    <w:rsid w:val="00C86042"/>
    <w:rsid w:val="00C86166"/>
    <w:rsid w:val="00C8623D"/>
    <w:rsid w:val="00C865EF"/>
    <w:rsid w:val="00C867E1"/>
    <w:rsid w:val="00C868E0"/>
    <w:rsid w:val="00C86AF8"/>
    <w:rsid w:val="00C86C4A"/>
    <w:rsid w:val="00C873AC"/>
    <w:rsid w:val="00C873E2"/>
    <w:rsid w:val="00C876F6"/>
    <w:rsid w:val="00C877BA"/>
    <w:rsid w:val="00C877E3"/>
    <w:rsid w:val="00C878EE"/>
    <w:rsid w:val="00C87B60"/>
    <w:rsid w:val="00C87DA6"/>
    <w:rsid w:val="00C87E13"/>
    <w:rsid w:val="00C90132"/>
    <w:rsid w:val="00C90145"/>
    <w:rsid w:val="00C9016E"/>
    <w:rsid w:val="00C9026F"/>
    <w:rsid w:val="00C902ED"/>
    <w:rsid w:val="00C904D9"/>
    <w:rsid w:val="00C904EE"/>
    <w:rsid w:val="00C9067C"/>
    <w:rsid w:val="00C909DB"/>
    <w:rsid w:val="00C90E05"/>
    <w:rsid w:val="00C90E26"/>
    <w:rsid w:val="00C90E59"/>
    <w:rsid w:val="00C90EE0"/>
    <w:rsid w:val="00C90F09"/>
    <w:rsid w:val="00C90F43"/>
    <w:rsid w:val="00C90FAD"/>
    <w:rsid w:val="00C9111E"/>
    <w:rsid w:val="00C91332"/>
    <w:rsid w:val="00C9144E"/>
    <w:rsid w:val="00C917B4"/>
    <w:rsid w:val="00C91857"/>
    <w:rsid w:val="00C91914"/>
    <w:rsid w:val="00C91975"/>
    <w:rsid w:val="00C919B4"/>
    <w:rsid w:val="00C91B27"/>
    <w:rsid w:val="00C91CAB"/>
    <w:rsid w:val="00C91DA9"/>
    <w:rsid w:val="00C91EC7"/>
    <w:rsid w:val="00C91F7A"/>
    <w:rsid w:val="00C91F89"/>
    <w:rsid w:val="00C92007"/>
    <w:rsid w:val="00C9210B"/>
    <w:rsid w:val="00C9213B"/>
    <w:rsid w:val="00C92287"/>
    <w:rsid w:val="00C92298"/>
    <w:rsid w:val="00C9259A"/>
    <w:rsid w:val="00C92888"/>
    <w:rsid w:val="00C92AA8"/>
    <w:rsid w:val="00C92C23"/>
    <w:rsid w:val="00C92D02"/>
    <w:rsid w:val="00C93377"/>
    <w:rsid w:val="00C93462"/>
    <w:rsid w:val="00C9348E"/>
    <w:rsid w:val="00C9358F"/>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1E"/>
    <w:rsid w:val="00C94C2B"/>
    <w:rsid w:val="00C94D68"/>
    <w:rsid w:val="00C94F73"/>
    <w:rsid w:val="00C95080"/>
    <w:rsid w:val="00C9514F"/>
    <w:rsid w:val="00C951E4"/>
    <w:rsid w:val="00C9527A"/>
    <w:rsid w:val="00C9552E"/>
    <w:rsid w:val="00C9555F"/>
    <w:rsid w:val="00C95609"/>
    <w:rsid w:val="00C9571A"/>
    <w:rsid w:val="00C95854"/>
    <w:rsid w:val="00C9589A"/>
    <w:rsid w:val="00C958BE"/>
    <w:rsid w:val="00C958FE"/>
    <w:rsid w:val="00C95A0B"/>
    <w:rsid w:val="00C95B4D"/>
    <w:rsid w:val="00C95DCD"/>
    <w:rsid w:val="00C960E3"/>
    <w:rsid w:val="00C962A7"/>
    <w:rsid w:val="00C96342"/>
    <w:rsid w:val="00C96458"/>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22F"/>
    <w:rsid w:val="00CA0793"/>
    <w:rsid w:val="00CA07CA"/>
    <w:rsid w:val="00CA0989"/>
    <w:rsid w:val="00CA09D3"/>
    <w:rsid w:val="00CA0A2E"/>
    <w:rsid w:val="00CA0AE0"/>
    <w:rsid w:val="00CA0B5A"/>
    <w:rsid w:val="00CA0B5C"/>
    <w:rsid w:val="00CA0B80"/>
    <w:rsid w:val="00CA0C70"/>
    <w:rsid w:val="00CA0CF2"/>
    <w:rsid w:val="00CA0D7A"/>
    <w:rsid w:val="00CA0F01"/>
    <w:rsid w:val="00CA1155"/>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0B6"/>
    <w:rsid w:val="00CA213E"/>
    <w:rsid w:val="00CA2288"/>
    <w:rsid w:val="00CA22FB"/>
    <w:rsid w:val="00CA2552"/>
    <w:rsid w:val="00CA2561"/>
    <w:rsid w:val="00CA258C"/>
    <w:rsid w:val="00CA2595"/>
    <w:rsid w:val="00CA25D3"/>
    <w:rsid w:val="00CA26CE"/>
    <w:rsid w:val="00CA271B"/>
    <w:rsid w:val="00CA299F"/>
    <w:rsid w:val="00CA2A45"/>
    <w:rsid w:val="00CA2A74"/>
    <w:rsid w:val="00CA2A90"/>
    <w:rsid w:val="00CA2F78"/>
    <w:rsid w:val="00CA3032"/>
    <w:rsid w:val="00CA3074"/>
    <w:rsid w:val="00CA3110"/>
    <w:rsid w:val="00CA3147"/>
    <w:rsid w:val="00CA31C3"/>
    <w:rsid w:val="00CA321A"/>
    <w:rsid w:val="00CA33BC"/>
    <w:rsid w:val="00CA3701"/>
    <w:rsid w:val="00CA37A7"/>
    <w:rsid w:val="00CA37D6"/>
    <w:rsid w:val="00CA3852"/>
    <w:rsid w:val="00CA391D"/>
    <w:rsid w:val="00CA392A"/>
    <w:rsid w:val="00CA3950"/>
    <w:rsid w:val="00CA39F4"/>
    <w:rsid w:val="00CA3ACD"/>
    <w:rsid w:val="00CA3D40"/>
    <w:rsid w:val="00CA4038"/>
    <w:rsid w:val="00CA4060"/>
    <w:rsid w:val="00CA41B7"/>
    <w:rsid w:val="00CA41DF"/>
    <w:rsid w:val="00CA423B"/>
    <w:rsid w:val="00CA445F"/>
    <w:rsid w:val="00CA47CE"/>
    <w:rsid w:val="00CA47FB"/>
    <w:rsid w:val="00CA49EA"/>
    <w:rsid w:val="00CA4AB8"/>
    <w:rsid w:val="00CA4AD3"/>
    <w:rsid w:val="00CA4B41"/>
    <w:rsid w:val="00CA4C4F"/>
    <w:rsid w:val="00CA4D0B"/>
    <w:rsid w:val="00CA4E9C"/>
    <w:rsid w:val="00CA4F8B"/>
    <w:rsid w:val="00CA4FE7"/>
    <w:rsid w:val="00CA502F"/>
    <w:rsid w:val="00CA5038"/>
    <w:rsid w:val="00CA50F6"/>
    <w:rsid w:val="00CA51E0"/>
    <w:rsid w:val="00CA5229"/>
    <w:rsid w:val="00CA530B"/>
    <w:rsid w:val="00CA5418"/>
    <w:rsid w:val="00CA5445"/>
    <w:rsid w:val="00CA5854"/>
    <w:rsid w:val="00CA5989"/>
    <w:rsid w:val="00CA5B8D"/>
    <w:rsid w:val="00CA5C68"/>
    <w:rsid w:val="00CA5EE1"/>
    <w:rsid w:val="00CA5FE8"/>
    <w:rsid w:val="00CA6000"/>
    <w:rsid w:val="00CA6202"/>
    <w:rsid w:val="00CA622E"/>
    <w:rsid w:val="00CA62D4"/>
    <w:rsid w:val="00CA63AC"/>
    <w:rsid w:val="00CA65AA"/>
    <w:rsid w:val="00CA6741"/>
    <w:rsid w:val="00CA6801"/>
    <w:rsid w:val="00CA68DB"/>
    <w:rsid w:val="00CA6CF9"/>
    <w:rsid w:val="00CA6D42"/>
    <w:rsid w:val="00CA6D7E"/>
    <w:rsid w:val="00CA6E34"/>
    <w:rsid w:val="00CA6EBB"/>
    <w:rsid w:val="00CA6EBC"/>
    <w:rsid w:val="00CA6F77"/>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9A"/>
    <w:rsid w:val="00CB0BD9"/>
    <w:rsid w:val="00CB0C01"/>
    <w:rsid w:val="00CB0D76"/>
    <w:rsid w:val="00CB0E14"/>
    <w:rsid w:val="00CB0E66"/>
    <w:rsid w:val="00CB0F08"/>
    <w:rsid w:val="00CB147A"/>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DB"/>
    <w:rsid w:val="00CB48F8"/>
    <w:rsid w:val="00CB4C67"/>
    <w:rsid w:val="00CB4CE8"/>
    <w:rsid w:val="00CB4D1D"/>
    <w:rsid w:val="00CB4D41"/>
    <w:rsid w:val="00CB4DB4"/>
    <w:rsid w:val="00CB509A"/>
    <w:rsid w:val="00CB50AA"/>
    <w:rsid w:val="00CB50CF"/>
    <w:rsid w:val="00CB526A"/>
    <w:rsid w:val="00CB5309"/>
    <w:rsid w:val="00CB532B"/>
    <w:rsid w:val="00CB5354"/>
    <w:rsid w:val="00CB538E"/>
    <w:rsid w:val="00CB53B0"/>
    <w:rsid w:val="00CB54AF"/>
    <w:rsid w:val="00CB551F"/>
    <w:rsid w:val="00CB5662"/>
    <w:rsid w:val="00CB582E"/>
    <w:rsid w:val="00CB5D9C"/>
    <w:rsid w:val="00CB5DBC"/>
    <w:rsid w:val="00CB5E5B"/>
    <w:rsid w:val="00CB5F43"/>
    <w:rsid w:val="00CB6012"/>
    <w:rsid w:val="00CB606B"/>
    <w:rsid w:val="00CB612F"/>
    <w:rsid w:val="00CB613B"/>
    <w:rsid w:val="00CB6185"/>
    <w:rsid w:val="00CB62A6"/>
    <w:rsid w:val="00CB6559"/>
    <w:rsid w:val="00CB655E"/>
    <w:rsid w:val="00CB65C6"/>
    <w:rsid w:val="00CB6644"/>
    <w:rsid w:val="00CB66EA"/>
    <w:rsid w:val="00CB6795"/>
    <w:rsid w:val="00CB6866"/>
    <w:rsid w:val="00CB688D"/>
    <w:rsid w:val="00CB6943"/>
    <w:rsid w:val="00CB6BAD"/>
    <w:rsid w:val="00CB70AF"/>
    <w:rsid w:val="00CB7176"/>
    <w:rsid w:val="00CB71F8"/>
    <w:rsid w:val="00CB7294"/>
    <w:rsid w:val="00CB7753"/>
    <w:rsid w:val="00CB797D"/>
    <w:rsid w:val="00CB7C4B"/>
    <w:rsid w:val="00CB7D25"/>
    <w:rsid w:val="00CB7DE5"/>
    <w:rsid w:val="00CB7FEE"/>
    <w:rsid w:val="00CC00BD"/>
    <w:rsid w:val="00CC02E9"/>
    <w:rsid w:val="00CC038C"/>
    <w:rsid w:val="00CC045D"/>
    <w:rsid w:val="00CC050A"/>
    <w:rsid w:val="00CC053D"/>
    <w:rsid w:val="00CC056F"/>
    <w:rsid w:val="00CC0AAA"/>
    <w:rsid w:val="00CC0C8B"/>
    <w:rsid w:val="00CC0E08"/>
    <w:rsid w:val="00CC0FA5"/>
    <w:rsid w:val="00CC10E5"/>
    <w:rsid w:val="00CC11D0"/>
    <w:rsid w:val="00CC1326"/>
    <w:rsid w:val="00CC1418"/>
    <w:rsid w:val="00CC1579"/>
    <w:rsid w:val="00CC15F1"/>
    <w:rsid w:val="00CC17BD"/>
    <w:rsid w:val="00CC180A"/>
    <w:rsid w:val="00CC1969"/>
    <w:rsid w:val="00CC1C35"/>
    <w:rsid w:val="00CC1C6A"/>
    <w:rsid w:val="00CC1D14"/>
    <w:rsid w:val="00CC1D73"/>
    <w:rsid w:val="00CC1F85"/>
    <w:rsid w:val="00CC1FAB"/>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3E"/>
    <w:rsid w:val="00CC3774"/>
    <w:rsid w:val="00CC3924"/>
    <w:rsid w:val="00CC3A84"/>
    <w:rsid w:val="00CC3C20"/>
    <w:rsid w:val="00CC3C24"/>
    <w:rsid w:val="00CC3CBA"/>
    <w:rsid w:val="00CC3D20"/>
    <w:rsid w:val="00CC3D64"/>
    <w:rsid w:val="00CC3DAA"/>
    <w:rsid w:val="00CC3E5D"/>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574"/>
    <w:rsid w:val="00CC5657"/>
    <w:rsid w:val="00CC57C2"/>
    <w:rsid w:val="00CC59A0"/>
    <w:rsid w:val="00CC59F7"/>
    <w:rsid w:val="00CC5A12"/>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096"/>
    <w:rsid w:val="00CC71BA"/>
    <w:rsid w:val="00CC726C"/>
    <w:rsid w:val="00CC745B"/>
    <w:rsid w:val="00CC76DB"/>
    <w:rsid w:val="00CC7728"/>
    <w:rsid w:val="00CC77DB"/>
    <w:rsid w:val="00CC79FF"/>
    <w:rsid w:val="00CC7AFF"/>
    <w:rsid w:val="00CC7B4F"/>
    <w:rsid w:val="00CC7B70"/>
    <w:rsid w:val="00CC7ECE"/>
    <w:rsid w:val="00CD0128"/>
    <w:rsid w:val="00CD02D6"/>
    <w:rsid w:val="00CD03FB"/>
    <w:rsid w:val="00CD0597"/>
    <w:rsid w:val="00CD06CE"/>
    <w:rsid w:val="00CD078F"/>
    <w:rsid w:val="00CD0818"/>
    <w:rsid w:val="00CD0974"/>
    <w:rsid w:val="00CD09A5"/>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B79"/>
    <w:rsid w:val="00CD2D72"/>
    <w:rsid w:val="00CD2DBD"/>
    <w:rsid w:val="00CD2E6F"/>
    <w:rsid w:val="00CD2EF7"/>
    <w:rsid w:val="00CD2F1A"/>
    <w:rsid w:val="00CD2F20"/>
    <w:rsid w:val="00CD2F7A"/>
    <w:rsid w:val="00CD3029"/>
    <w:rsid w:val="00CD3156"/>
    <w:rsid w:val="00CD38E5"/>
    <w:rsid w:val="00CD3D74"/>
    <w:rsid w:val="00CD3ED8"/>
    <w:rsid w:val="00CD46A2"/>
    <w:rsid w:val="00CD497A"/>
    <w:rsid w:val="00CD4AFB"/>
    <w:rsid w:val="00CD4DC3"/>
    <w:rsid w:val="00CD4F47"/>
    <w:rsid w:val="00CD512F"/>
    <w:rsid w:val="00CD52F4"/>
    <w:rsid w:val="00CD5485"/>
    <w:rsid w:val="00CD5934"/>
    <w:rsid w:val="00CD59F5"/>
    <w:rsid w:val="00CD5B52"/>
    <w:rsid w:val="00CD5CBA"/>
    <w:rsid w:val="00CD5E16"/>
    <w:rsid w:val="00CD5EDA"/>
    <w:rsid w:val="00CD5F9D"/>
    <w:rsid w:val="00CD5FE3"/>
    <w:rsid w:val="00CD6048"/>
    <w:rsid w:val="00CD614C"/>
    <w:rsid w:val="00CD63BF"/>
    <w:rsid w:val="00CD6458"/>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644"/>
    <w:rsid w:val="00CE0779"/>
    <w:rsid w:val="00CE081E"/>
    <w:rsid w:val="00CE08A9"/>
    <w:rsid w:val="00CE0A03"/>
    <w:rsid w:val="00CE0A34"/>
    <w:rsid w:val="00CE0B6F"/>
    <w:rsid w:val="00CE0B92"/>
    <w:rsid w:val="00CE0BB4"/>
    <w:rsid w:val="00CE0E65"/>
    <w:rsid w:val="00CE0E7D"/>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6E"/>
    <w:rsid w:val="00CE24EF"/>
    <w:rsid w:val="00CE2640"/>
    <w:rsid w:val="00CE278D"/>
    <w:rsid w:val="00CE2804"/>
    <w:rsid w:val="00CE2851"/>
    <w:rsid w:val="00CE28DA"/>
    <w:rsid w:val="00CE29E2"/>
    <w:rsid w:val="00CE2AB8"/>
    <w:rsid w:val="00CE2ADC"/>
    <w:rsid w:val="00CE2B14"/>
    <w:rsid w:val="00CE2B54"/>
    <w:rsid w:val="00CE2EF9"/>
    <w:rsid w:val="00CE2F39"/>
    <w:rsid w:val="00CE30CF"/>
    <w:rsid w:val="00CE3391"/>
    <w:rsid w:val="00CE33AC"/>
    <w:rsid w:val="00CE3622"/>
    <w:rsid w:val="00CE3662"/>
    <w:rsid w:val="00CE398F"/>
    <w:rsid w:val="00CE3D44"/>
    <w:rsid w:val="00CE3DE8"/>
    <w:rsid w:val="00CE3E4B"/>
    <w:rsid w:val="00CE3E55"/>
    <w:rsid w:val="00CE419A"/>
    <w:rsid w:val="00CE41B9"/>
    <w:rsid w:val="00CE41CD"/>
    <w:rsid w:val="00CE448B"/>
    <w:rsid w:val="00CE469E"/>
    <w:rsid w:val="00CE4A15"/>
    <w:rsid w:val="00CE4E07"/>
    <w:rsid w:val="00CE4F63"/>
    <w:rsid w:val="00CE5057"/>
    <w:rsid w:val="00CE5059"/>
    <w:rsid w:val="00CE55A4"/>
    <w:rsid w:val="00CE582B"/>
    <w:rsid w:val="00CE5A9D"/>
    <w:rsid w:val="00CE5CFF"/>
    <w:rsid w:val="00CE5FD8"/>
    <w:rsid w:val="00CE6783"/>
    <w:rsid w:val="00CE6F0F"/>
    <w:rsid w:val="00CE6FC8"/>
    <w:rsid w:val="00CE7151"/>
    <w:rsid w:val="00CE7314"/>
    <w:rsid w:val="00CE7541"/>
    <w:rsid w:val="00CE758D"/>
    <w:rsid w:val="00CE75B7"/>
    <w:rsid w:val="00CE76A2"/>
    <w:rsid w:val="00CE7889"/>
    <w:rsid w:val="00CE7899"/>
    <w:rsid w:val="00CE789A"/>
    <w:rsid w:val="00CE78A9"/>
    <w:rsid w:val="00CE7A32"/>
    <w:rsid w:val="00CE7A80"/>
    <w:rsid w:val="00CE7A8E"/>
    <w:rsid w:val="00CE7B5D"/>
    <w:rsid w:val="00CE7D74"/>
    <w:rsid w:val="00CE7E07"/>
    <w:rsid w:val="00CF002F"/>
    <w:rsid w:val="00CF0047"/>
    <w:rsid w:val="00CF0073"/>
    <w:rsid w:val="00CF0091"/>
    <w:rsid w:val="00CF00E3"/>
    <w:rsid w:val="00CF010A"/>
    <w:rsid w:val="00CF0246"/>
    <w:rsid w:val="00CF0490"/>
    <w:rsid w:val="00CF0837"/>
    <w:rsid w:val="00CF0AC4"/>
    <w:rsid w:val="00CF0CDC"/>
    <w:rsid w:val="00CF106C"/>
    <w:rsid w:val="00CF12ED"/>
    <w:rsid w:val="00CF132A"/>
    <w:rsid w:val="00CF1539"/>
    <w:rsid w:val="00CF15F0"/>
    <w:rsid w:val="00CF15F8"/>
    <w:rsid w:val="00CF1616"/>
    <w:rsid w:val="00CF193E"/>
    <w:rsid w:val="00CF1A25"/>
    <w:rsid w:val="00CF1B24"/>
    <w:rsid w:val="00CF1CFF"/>
    <w:rsid w:val="00CF1D27"/>
    <w:rsid w:val="00CF1D47"/>
    <w:rsid w:val="00CF1D59"/>
    <w:rsid w:val="00CF20E6"/>
    <w:rsid w:val="00CF20ED"/>
    <w:rsid w:val="00CF225B"/>
    <w:rsid w:val="00CF232C"/>
    <w:rsid w:val="00CF2483"/>
    <w:rsid w:val="00CF2488"/>
    <w:rsid w:val="00CF24E2"/>
    <w:rsid w:val="00CF2580"/>
    <w:rsid w:val="00CF26E3"/>
    <w:rsid w:val="00CF274C"/>
    <w:rsid w:val="00CF2DA1"/>
    <w:rsid w:val="00CF2ED2"/>
    <w:rsid w:val="00CF2F31"/>
    <w:rsid w:val="00CF327B"/>
    <w:rsid w:val="00CF34C7"/>
    <w:rsid w:val="00CF351B"/>
    <w:rsid w:val="00CF3523"/>
    <w:rsid w:val="00CF3681"/>
    <w:rsid w:val="00CF36F1"/>
    <w:rsid w:val="00CF3749"/>
    <w:rsid w:val="00CF3796"/>
    <w:rsid w:val="00CF38F8"/>
    <w:rsid w:val="00CF393D"/>
    <w:rsid w:val="00CF3952"/>
    <w:rsid w:val="00CF3B46"/>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69"/>
    <w:rsid w:val="00CF60BC"/>
    <w:rsid w:val="00CF60C3"/>
    <w:rsid w:val="00CF60D5"/>
    <w:rsid w:val="00CF621D"/>
    <w:rsid w:val="00CF635C"/>
    <w:rsid w:val="00CF6441"/>
    <w:rsid w:val="00CF6478"/>
    <w:rsid w:val="00CF66B7"/>
    <w:rsid w:val="00CF68B8"/>
    <w:rsid w:val="00CF69DF"/>
    <w:rsid w:val="00CF6CC2"/>
    <w:rsid w:val="00CF6CC3"/>
    <w:rsid w:val="00CF6EAD"/>
    <w:rsid w:val="00CF6F1E"/>
    <w:rsid w:val="00CF7591"/>
    <w:rsid w:val="00CF766B"/>
    <w:rsid w:val="00CF7831"/>
    <w:rsid w:val="00CF78F6"/>
    <w:rsid w:val="00CF799D"/>
    <w:rsid w:val="00CF7AA6"/>
    <w:rsid w:val="00CF7AB2"/>
    <w:rsid w:val="00CF7AD5"/>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32"/>
    <w:rsid w:val="00D014D6"/>
    <w:rsid w:val="00D015B8"/>
    <w:rsid w:val="00D016D3"/>
    <w:rsid w:val="00D017DA"/>
    <w:rsid w:val="00D01A25"/>
    <w:rsid w:val="00D01AC2"/>
    <w:rsid w:val="00D01B1C"/>
    <w:rsid w:val="00D01B75"/>
    <w:rsid w:val="00D01EAD"/>
    <w:rsid w:val="00D02098"/>
    <w:rsid w:val="00D025DE"/>
    <w:rsid w:val="00D02733"/>
    <w:rsid w:val="00D02781"/>
    <w:rsid w:val="00D02AA3"/>
    <w:rsid w:val="00D02ADC"/>
    <w:rsid w:val="00D02BE2"/>
    <w:rsid w:val="00D02C71"/>
    <w:rsid w:val="00D02E74"/>
    <w:rsid w:val="00D02E87"/>
    <w:rsid w:val="00D030F2"/>
    <w:rsid w:val="00D03121"/>
    <w:rsid w:val="00D0319F"/>
    <w:rsid w:val="00D032F6"/>
    <w:rsid w:val="00D035B9"/>
    <w:rsid w:val="00D036CE"/>
    <w:rsid w:val="00D0381A"/>
    <w:rsid w:val="00D0397B"/>
    <w:rsid w:val="00D03A54"/>
    <w:rsid w:val="00D03A9D"/>
    <w:rsid w:val="00D03E71"/>
    <w:rsid w:val="00D03ED1"/>
    <w:rsid w:val="00D04041"/>
    <w:rsid w:val="00D040B7"/>
    <w:rsid w:val="00D04276"/>
    <w:rsid w:val="00D042A8"/>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AAD"/>
    <w:rsid w:val="00D05B80"/>
    <w:rsid w:val="00D05E30"/>
    <w:rsid w:val="00D06058"/>
    <w:rsid w:val="00D0607A"/>
    <w:rsid w:val="00D060FF"/>
    <w:rsid w:val="00D0619E"/>
    <w:rsid w:val="00D064E8"/>
    <w:rsid w:val="00D06546"/>
    <w:rsid w:val="00D06572"/>
    <w:rsid w:val="00D065CD"/>
    <w:rsid w:val="00D0666B"/>
    <w:rsid w:val="00D06672"/>
    <w:rsid w:val="00D06681"/>
    <w:rsid w:val="00D06841"/>
    <w:rsid w:val="00D06996"/>
    <w:rsid w:val="00D069EC"/>
    <w:rsid w:val="00D06B24"/>
    <w:rsid w:val="00D06EF2"/>
    <w:rsid w:val="00D06FAC"/>
    <w:rsid w:val="00D07016"/>
    <w:rsid w:val="00D07204"/>
    <w:rsid w:val="00D0724B"/>
    <w:rsid w:val="00D072F5"/>
    <w:rsid w:val="00D07402"/>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26"/>
    <w:rsid w:val="00D13C92"/>
    <w:rsid w:val="00D13CA7"/>
    <w:rsid w:val="00D13E66"/>
    <w:rsid w:val="00D14127"/>
    <w:rsid w:val="00D1420C"/>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CF2"/>
    <w:rsid w:val="00D16E18"/>
    <w:rsid w:val="00D16F3C"/>
    <w:rsid w:val="00D16F72"/>
    <w:rsid w:val="00D16FDD"/>
    <w:rsid w:val="00D173DA"/>
    <w:rsid w:val="00D17400"/>
    <w:rsid w:val="00D17452"/>
    <w:rsid w:val="00D176FB"/>
    <w:rsid w:val="00D178A1"/>
    <w:rsid w:val="00D17A04"/>
    <w:rsid w:val="00D17ADE"/>
    <w:rsid w:val="00D17DCD"/>
    <w:rsid w:val="00D20016"/>
    <w:rsid w:val="00D20017"/>
    <w:rsid w:val="00D2001A"/>
    <w:rsid w:val="00D20069"/>
    <w:rsid w:val="00D2006A"/>
    <w:rsid w:val="00D20082"/>
    <w:rsid w:val="00D20109"/>
    <w:rsid w:val="00D2024B"/>
    <w:rsid w:val="00D2032F"/>
    <w:rsid w:val="00D207A7"/>
    <w:rsid w:val="00D2088E"/>
    <w:rsid w:val="00D208D3"/>
    <w:rsid w:val="00D208E5"/>
    <w:rsid w:val="00D20EE2"/>
    <w:rsid w:val="00D2139A"/>
    <w:rsid w:val="00D213DE"/>
    <w:rsid w:val="00D216A4"/>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2F76"/>
    <w:rsid w:val="00D230C7"/>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066"/>
    <w:rsid w:val="00D242DA"/>
    <w:rsid w:val="00D24367"/>
    <w:rsid w:val="00D24460"/>
    <w:rsid w:val="00D24513"/>
    <w:rsid w:val="00D247E7"/>
    <w:rsid w:val="00D247EC"/>
    <w:rsid w:val="00D249D8"/>
    <w:rsid w:val="00D24A55"/>
    <w:rsid w:val="00D24DEC"/>
    <w:rsid w:val="00D24E69"/>
    <w:rsid w:val="00D24F83"/>
    <w:rsid w:val="00D2501D"/>
    <w:rsid w:val="00D2502C"/>
    <w:rsid w:val="00D2523A"/>
    <w:rsid w:val="00D25488"/>
    <w:rsid w:val="00D254CD"/>
    <w:rsid w:val="00D2570F"/>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74A"/>
    <w:rsid w:val="00D2690A"/>
    <w:rsid w:val="00D26910"/>
    <w:rsid w:val="00D26A47"/>
    <w:rsid w:val="00D26C9E"/>
    <w:rsid w:val="00D26D99"/>
    <w:rsid w:val="00D26DF5"/>
    <w:rsid w:val="00D27037"/>
    <w:rsid w:val="00D27249"/>
    <w:rsid w:val="00D27404"/>
    <w:rsid w:val="00D27406"/>
    <w:rsid w:val="00D27500"/>
    <w:rsid w:val="00D27678"/>
    <w:rsid w:val="00D277CC"/>
    <w:rsid w:val="00D278F0"/>
    <w:rsid w:val="00D27A78"/>
    <w:rsid w:val="00D27B8B"/>
    <w:rsid w:val="00D27C84"/>
    <w:rsid w:val="00D27D26"/>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0D89"/>
    <w:rsid w:val="00D30F74"/>
    <w:rsid w:val="00D31215"/>
    <w:rsid w:val="00D31220"/>
    <w:rsid w:val="00D31242"/>
    <w:rsid w:val="00D312DE"/>
    <w:rsid w:val="00D3155F"/>
    <w:rsid w:val="00D31681"/>
    <w:rsid w:val="00D3191C"/>
    <w:rsid w:val="00D31989"/>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745"/>
    <w:rsid w:val="00D367C0"/>
    <w:rsid w:val="00D3686B"/>
    <w:rsid w:val="00D36964"/>
    <w:rsid w:val="00D369A8"/>
    <w:rsid w:val="00D36A05"/>
    <w:rsid w:val="00D36C6F"/>
    <w:rsid w:val="00D36C9B"/>
    <w:rsid w:val="00D36CE1"/>
    <w:rsid w:val="00D36E7D"/>
    <w:rsid w:val="00D37290"/>
    <w:rsid w:val="00D372FA"/>
    <w:rsid w:val="00D373C3"/>
    <w:rsid w:val="00D3750A"/>
    <w:rsid w:val="00D37574"/>
    <w:rsid w:val="00D375AE"/>
    <w:rsid w:val="00D37778"/>
    <w:rsid w:val="00D377F3"/>
    <w:rsid w:val="00D37A1A"/>
    <w:rsid w:val="00D37AAC"/>
    <w:rsid w:val="00D37D6F"/>
    <w:rsid w:val="00D37EA2"/>
    <w:rsid w:val="00D3C269"/>
    <w:rsid w:val="00D40076"/>
    <w:rsid w:val="00D401E9"/>
    <w:rsid w:val="00D402E0"/>
    <w:rsid w:val="00D402F0"/>
    <w:rsid w:val="00D40392"/>
    <w:rsid w:val="00D404B3"/>
    <w:rsid w:val="00D40508"/>
    <w:rsid w:val="00D40729"/>
    <w:rsid w:val="00D4072F"/>
    <w:rsid w:val="00D4081B"/>
    <w:rsid w:val="00D409EB"/>
    <w:rsid w:val="00D40B31"/>
    <w:rsid w:val="00D40E1A"/>
    <w:rsid w:val="00D40FF5"/>
    <w:rsid w:val="00D41019"/>
    <w:rsid w:val="00D413C3"/>
    <w:rsid w:val="00D419E4"/>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029"/>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03E"/>
    <w:rsid w:val="00D46104"/>
    <w:rsid w:val="00D46111"/>
    <w:rsid w:val="00D46131"/>
    <w:rsid w:val="00D461E6"/>
    <w:rsid w:val="00D4624D"/>
    <w:rsid w:val="00D46397"/>
    <w:rsid w:val="00D4662F"/>
    <w:rsid w:val="00D4672A"/>
    <w:rsid w:val="00D469BC"/>
    <w:rsid w:val="00D46A02"/>
    <w:rsid w:val="00D46A06"/>
    <w:rsid w:val="00D46A4D"/>
    <w:rsid w:val="00D46BC2"/>
    <w:rsid w:val="00D46C6F"/>
    <w:rsid w:val="00D46F1B"/>
    <w:rsid w:val="00D46F27"/>
    <w:rsid w:val="00D47089"/>
    <w:rsid w:val="00D470A5"/>
    <w:rsid w:val="00D475D0"/>
    <w:rsid w:val="00D475FB"/>
    <w:rsid w:val="00D476C4"/>
    <w:rsid w:val="00D47766"/>
    <w:rsid w:val="00D47C16"/>
    <w:rsid w:val="00D50001"/>
    <w:rsid w:val="00D50274"/>
    <w:rsid w:val="00D502AF"/>
    <w:rsid w:val="00D502FC"/>
    <w:rsid w:val="00D503A4"/>
    <w:rsid w:val="00D50449"/>
    <w:rsid w:val="00D50517"/>
    <w:rsid w:val="00D50546"/>
    <w:rsid w:val="00D5056B"/>
    <w:rsid w:val="00D5062E"/>
    <w:rsid w:val="00D50764"/>
    <w:rsid w:val="00D50871"/>
    <w:rsid w:val="00D50962"/>
    <w:rsid w:val="00D509FD"/>
    <w:rsid w:val="00D50B63"/>
    <w:rsid w:val="00D50B6A"/>
    <w:rsid w:val="00D50B80"/>
    <w:rsid w:val="00D50B95"/>
    <w:rsid w:val="00D50BE5"/>
    <w:rsid w:val="00D50C12"/>
    <w:rsid w:val="00D50C4E"/>
    <w:rsid w:val="00D50C9F"/>
    <w:rsid w:val="00D50F1D"/>
    <w:rsid w:val="00D51034"/>
    <w:rsid w:val="00D51165"/>
    <w:rsid w:val="00D511E1"/>
    <w:rsid w:val="00D51286"/>
    <w:rsid w:val="00D513C6"/>
    <w:rsid w:val="00D514A9"/>
    <w:rsid w:val="00D514CA"/>
    <w:rsid w:val="00D51970"/>
    <w:rsid w:val="00D5198E"/>
    <w:rsid w:val="00D51A15"/>
    <w:rsid w:val="00D51A49"/>
    <w:rsid w:val="00D51A77"/>
    <w:rsid w:val="00D51A7A"/>
    <w:rsid w:val="00D51B42"/>
    <w:rsid w:val="00D51BCC"/>
    <w:rsid w:val="00D51CDE"/>
    <w:rsid w:val="00D51D74"/>
    <w:rsid w:val="00D51E16"/>
    <w:rsid w:val="00D52083"/>
    <w:rsid w:val="00D520BB"/>
    <w:rsid w:val="00D5235A"/>
    <w:rsid w:val="00D523CE"/>
    <w:rsid w:val="00D52484"/>
    <w:rsid w:val="00D525F3"/>
    <w:rsid w:val="00D5267B"/>
    <w:rsid w:val="00D52811"/>
    <w:rsid w:val="00D528B9"/>
    <w:rsid w:val="00D5295B"/>
    <w:rsid w:val="00D52A20"/>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E7C"/>
    <w:rsid w:val="00D53FDD"/>
    <w:rsid w:val="00D542C3"/>
    <w:rsid w:val="00D547D9"/>
    <w:rsid w:val="00D5489D"/>
    <w:rsid w:val="00D548D9"/>
    <w:rsid w:val="00D54A13"/>
    <w:rsid w:val="00D54FB3"/>
    <w:rsid w:val="00D54FC7"/>
    <w:rsid w:val="00D55135"/>
    <w:rsid w:val="00D55341"/>
    <w:rsid w:val="00D5541A"/>
    <w:rsid w:val="00D5554D"/>
    <w:rsid w:val="00D55559"/>
    <w:rsid w:val="00D555E9"/>
    <w:rsid w:val="00D5568A"/>
    <w:rsid w:val="00D556A8"/>
    <w:rsid w:val="00D556F7"/>
    <w:rsid w:val="00D556FF"/>
    <w:rsid w:val="00D55889"/>
    <w:rsid w:val="00D5589C"/>
    <w:rsid w:val="00D5598A"/>
    <w:rsid w:val="00D559CA"/>
    <w:rsid w:val="00D559F4"/>
    <w:rsid w:val="00D55B38"/>
    <w:rsid w:val="00D55E04"/>
    <w:rsid w:val="00D55E38"/>
    <w:rsid w:val="00D55E53"/>
    <w:rsid w:val="00D56417"/>
    <w:rsid w:val="00D56475"/>
    <w:rsid w:val="00D569DF"/>
    <w:rsid w:val="00D56B5F"/>
    <w:rsid w:val="00D56D08"/>
    <w:rsid w:val="00D56D10"/>
    <w:rsid w:val="00D56E52"/>
    <w:rsid w:val="00D571B7"/>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EFC"/>
    <w:rsid w:val="00D60F52"/>
    <w:rsid w:val="00D612A7"/>
    <w:rsid w:val="00D6134A"/>
    <w:rsid w:val="00D6145A"/>
    <w:rsid w:val="00D6145C"/>
    <w:rsid w:val="00D61460"/>
    <w:rsid w:val="00D6155B"/>
    <w:rsid w:val="00D616FA"/>
    <w:rsid w:val="00D61772"/>
    <w:rsid w:val="00D61815"/>
    <w:rsid w:val="00D61853"/>
    <w:rsid w:val="00D61ACA"/>
    <w:rsid w:val="00D61B4B"/>
    <w:rsid w:val="00D61CE2"/>
    <w:rsid w:val="00D61D92"/>
    <w:rsid w:val="00D61F7B"/>
    <w:rsid w:val="00D61FF7"/>
    <w:rsid w:val="00D620DA"/>
    <w:rsid w:val="00D62201"/>
    <w:rsid w:val="00D6237C"/>
    <w:rsid w:val="00D623B0"/>
    <w:rsid w:val="00D627E3"/>
    <w:rsid w:val="00D62891"/>
    <w:rsid w:val="00D629D4"/>
    <w:rsid w:val="00D62B31"/>
    <w:rsid w:val="00D62C18"/>
    <w:rsid w:val="00D62C25"/>
    <w:rsid w:val="00D62D8F"/>
    <w:rsid w:val="00D62E49"/>
    <w:rsid w:val="00D62E6D"/>
    <w:rsid w:val="00D62E7A"/>
    <w:rsid w:val="00D62ECD"/>
    <w:rsid w:val="00D62FF6"/>
    <w:rsid w:val="00D63054"/>
    <w:rsid w:val="00D6307E"/>
    <w:rsid w:val="00D63233"/>
    <w:rsid w:val="00D63347"/>
    <w:rsid w:val="00D6349E"/>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60"/>
    <w:rsid w:val="00D650C3"/>
    <w:rsid w:val="00D65360"/>
    <w:rsid w:val="00D65403"/>
    <w:rsid w:val="00D6557D"/>
    <w:rsid w:val="00D655A1"/>
    <w:rsid w:val="00D65608"/>
    <w:rsid w:val="00D65A7F"/>
    <w:rsid w:val="00D65C8A"/>
    <w:rsid w:val="00D65D78"/>
    <w:rsid w:val="00D65DB6"/>
    <w:rsid w:val="00D65E34"/>
    <w:rsid w:val="00D661A9"/>
    <w:rsid w:val="00D6628E"/>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55"/>
    <w:rsid w:val="00D67889"/>
    <w:rsid w:val="00D67A8C"/>
    <w:rsid w:val="00D67BC5"/>
    <w:rsid w:val="00D67D0B"/>
    <w:rsid w:val="00D67DE2"/>
    <w:rsid w:val="00D67E80"/>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0AC"/>
    <w:rsid w:val="00D71125"/>
    <w:rsid w:val="00D71215"/>
    <w:rsid w:val="00D713A9"/>
    <w:rsid w:val="00D716D2"/>
    <w:rsid w:val="00D71842"/>
    <w:rsid w:val="00D71862"/>
    <w:rsid w:val="00D718AE"/>
    <w:rsid w:val="00D71AD5"/>
    <w:rsid w:val="00D71C1F"/>
    <w:rsid w:val="00D71D85"/>
    <w:rsid w:val="00D71DF0"/>
    <w:rsid w:val="00D71E1E"/>
    <w:rsid w:val="00D71E35"/>
    <w:rsid w:val="00D71E7F"/>
    <w:rsid w:val="00D71EFC"/>
    <w:rsid w:val="00D71F81"/>
    <w:rsid w:val="00D71FBA"/>
    <w:rsid w:val="00D72273"/>
    <w:rsid w:val="00D7239B"/>
    <w:rsid w:val="00D724B2"/>
    <w:rsid w:val="00D72701"/>
    <w:rsid w:val="00D7270A"/>
    <w:rsid w:val="00D72884"/>
    <w:rsid w:val="00D728B9"/>
    <w:rsid w:val="00D72A7F"/>
    <w:rsid w:val="00D72C18"/>
    <w:rsid w:val="00D72C46"/>
    <w:rsid w:val="00D72C8E"/>
    <w:rsid w:val="00D72C92"/>
    <w:rsid w:val="00D72D09"/>
    <w:rsid w:val="00D72E03"/>
    <w:rsid w:val="00D72E8E"/>
    <w:rsid w:val="00D72EA8"/>
    <w:rsid w:val="00D73077"/>
    <w:rsid w:val="00D730BC"/>
    <w:rsid w:val="00D73291"/>
    <w:rsid w:val="00D732D8"/>
    <w:rsid w:val="00D7346A"/>
    <w:rsid w:val="00D7357C"/>
    <w:rsid w:val="00D73676"/>
    <w:rsid w:val="00D736A2"/>
    <w:rsid w:val="00D738AE"/>
    <w:rsid w:val="00D73990"/>
    <w:rsid w:val="00D73AFC"/>
    <w:rsid w:val="00D73B07"/>
    <w:rsid w:val="00D73B13"/>
    <w:rsid w:val="00D73C57"/>
    <w:rsid w:val="00D73DC1"/>
    <w:rsid w:val="00D73ECD"/>
    <w:rsid w:val="00D74232"/>
    <w:rsid w:val="00D742FF"/>
    <w:rsid w:val="00D74406"/>
    <w:rsid w:val="00D744AD"/>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B9E"/>
    <w:rsid w:val="00D75CBC"/>
    <w:rsid w:val="00D761CE"/>
    <w:rsid w:val="00D7620D"/>
    <w:rsid w:val="00D76683"/>
    <w:rsid w:val="00D766F9"/>
    <w:rsid w:val="00D767A1"/>
    <w:rsid w:val="00D767BA"/>
    <w:rsid w:val="00D76964"/>
    <w:rsid w:val="00D769B1"/>
    <w:rsid w:val="00D76A9C"/>
    <w:rsid w:val="00D76ADC"/>
    <w:rsid w:val="00D76B12"/>
    <w:rsid w:val="00D76B58"/>
    <w:rsid w:val="00D76CB6"/>
    <w:rsid w:val="00D76D7E"/>
    <w:rsid w:val="00D76DB6"/>
    <w:rsid w:val="00D76F99"/>
    <w:rsid w:val="00D77143"/>
    <w:rsid w:val="00D77239"/>
    <w:rsid w:val="00D77413"/>
    <w:rsid w:val="00D775BD"/>
    <w:rsid w:val="00D777E8"/>
    <w:rsid w:val="00D778C4"/>
    <w:rsid w:val="00D778D1"/>
    <w:rsid w:val="00D77A0C"/>
    <w:rsid w:val="00D77C1E"/>
    <w:rsid w:val="00D77C1F"/>
    <w:rsid w:val="00D77C3C"/>
    <w:rsid w:val="00D77D13"/>
    <w:rsid w:val="00D80357"/>
    <w:rsid w:val="00D804FD"/>
    <w:rsid w:val="00D807A7"/>
    <w:rsid w:val="00D808ED"/>
    <w:rsid w:val="00D80B04"/>
    <w:rsid w:val="00D80E95"/>
    <w:rsid w:val="00D80FC6"/>
    <w:rsid w:val="00D81054"/>
    <w:rsid w:val="00D81157"/>
    <w:rsid w:val="00D81187"/>
    <w:rsid w:val="00D81A97"/>
    <w:rsid w:val="00D81D1C"/>
    <w:rsid w:val="00D81EA0"/>
    <w:rsid w:val="00D81EA9"/>
    <w:rsid w:val="00D81F10"/>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2FEC"/>
    <w:rsid w:val="00D8330D"/>
    <w:rsid w:val="00D83506"/>
    <w:rsid w:val="00D835B2"/>
    <w:rsid w:val="00D836EC"/>
    <w:rsid w:val="00D8383F"/>
    <w:rsid w:val="00D8393D"/>
    <w:rsid w:val="00D83A8A"/>
    <w:rsid w:val="00D83AAC"/>
    <w:rsid w:val="00D83B7E"/>
    <w:rsid w:val="00D83C4C"/>
    <w:rsid w:val="00D83FA7"/>
    <w:rsid w:val="00D83FB8"/>
    <w:rsid w:val="00D84140"/>
    <w:rsid w:val="00D8483B"/>
    <w:rsid w:val="00D848EE"/>
    <w:rsid w:val="00D848FD"/>
    <w:rsid w:val="00D84A57"/>
    <w:rsid w:val="00D84B3F"/>
    <w:rsid w:val="00D84EA4"/>
    <w:rsid w:val="00D850A5"/>
    <w:rsid w:val="00D852BA"/>
    <w:rsid w:val="00D8562D"/>
    <w:rsid w:val="00D85B44"/>
    <w:rsid w:val="00D85B46"/>
    <w:rsid w:val="00D85B6B"/>
    <w:rsid w:val="00D85BB6"/>
    <w:rsid w:val="00D85D3A"/>
    <w:rsid w:val="00D85E0E"/>
    <w:rsid w:val="00D85EE9"/>
    <w:rsid w:val="00D86480"/>
    <w:rsid w:val="00D86587"/>
    <w:rsid w:val="00D865EA"/>
    <w:rsid w:val="00D86666"/>
    <w:rsid w:val="00D86993"/>
    <w:rsid w:val="00D86A29"/>
    <w:rsid w:val="00D86E8E"/>
    <w:rsid w:val="00D86EFF"/>
    <w:rsid w:val="00D86F7F"/>
    <w:rsid w:val="00D8704B"/>
    <w:rsid w:val="00D870F1"/>
    <w:rsid w:val="00D8716E"/>
    <w:rsid w:val="00D87307"/>
    <w:rsid w:val="00D8736E"/>
    <w:rsid w:val="00D873DB"/>
    <w:rsid w:val="00D87481"/>
    <w:rsid w:val="00D874B4"/>
    <w:rsid w:val="00D874DB"/>
    <w:rsid w:val="00D874DF"/>
    <w:rsid w:val="00D87507"/>
    <w:rsid w:val="00D878C2"/>
    <w:rsid w:val="00D878DF"/>
    <w:rsid w:val="00D878EA"/>
    <w:rsid w:val="00D87A12"/>
    <w:rsid w:val="00D87F49"/>
    <w:rsid w:val="00D90032"/>
    <w:rsid w:val="00D90072"/>
    <w:rsid w:val="00D901C3"/>
    <w:rsid w:val="00D9023C"/>
    <w:rsid w:val="00D9046F"/>
    <w:rsid w:val="00D9049D"/>
    <w:rsid w:val="00D906DF"/>
    <w:rsid w:val="00D907E4"/>
    <w:rsid w:val="00D90A97"/>
    <w:rsid w:val="00D90C4D"/>
    <w:rsid w:val="00D90CD1"/>
    <w:rsid w:val="00D90D1F"/>
    <w:rsid w:val="00D910E0"/>
    <w:rsid w:val="00D912A1"/>
    <w:rsid w:val="00D912DC"/>
    <w:rsid w:val="00D9135C"/>
    <w:rsid w:val="00D9141F"/>
    <w:rsid w:val="00D914D4"/>
    <w:rsid w:val="00D914EC"/>
    <w:rsid w:val="00D915AA"/>
    <w:rsid w:val="00D9173D"/>
    <w:rsid w:val="00D91AE7"/>
    <w:rsid w:val="00D91B01"/>
    <w:rsid w:val="00D91BD2"/>
    <w:rsid w:val="00D91FEC"/>
    <w:rsid w:val="00D92163"/>
    <w:rsid w:val="00D921CF"/>
    <w:rsid w:val="00D92375"/>
    <w:rsid w:val="00D9237E"/>
    <w:rsid w:val="00D923F2"/>
    <w:rsid w:val="00D92465"/>
    <w:rsid w:val="00D92689"/>
    <w:rsid w:val="00D9285F"/>
    <w:rsid w:val="00D92868"/>
    <w:rsid w:val="00D92927"/>
    <w:rsid w:val="00D92B33"/>
    <w:rsid w:val="00D92CD3"/>
    <w:rsid w:val="00D92D93"/>
    <w:rsid w:val="00D92FCB"/>
    <w:rsid w:val="00D93066"/>
    <w:rsid w:val="00D930BE"/>
    <w:rsid w:val="00D930E1"/>
    <w:rsid w:val="00D9318B"/>
    <w:rsid w:val="00D9336A"/>
    <w:rsid w:val="00D933C6"/>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34E"/>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6F"/>
    <w:rsid w:val="00D961A6"/>
    <w:rsid w:val="00D96207"/>
    <w:rsid w:val="00D962DC"/>
    <w:rsid w:val="00D963F3"/>
    <w:rsid w:val="00D96A22"/>
    <w:rsid w:val="00D96A9A"/>
    <w:rsid w:val="00D96CA6"/>
    <w:rsid w:val="00D96ED4"/>
    <w:rsid w:val="00D96FA9"/>
    <w:rsid w:val="00D96FE0"/>
    <w:rsid w:val="00D97119"/>
    <w:rsid w:val="00D97463"/>
    <w:rsid w:val="00D9757F"/>
    <w:rsid w:val="00D975B0"/>
    <w:rsid w:val="00D976B2"/>
    <w:rsid w:val="00D979A6"/>
    <w:rsid w:val="00D97A5E"/>
    <w:rsid w:val="00D97B93"/>
    <w:rsid w:val="00D97D90"/>
    <w:rsid w:val="00D97E42"/>
    <w:rsid w:val="00DA0370"/>
    <w:rsid w:val="00DA0515"/>
    <w:rsid w:val="00DA07D3"/>
    <w:rsid w:val="00DA08BC"/>
    <w:rsid w:val="00DA0B7A"/>
    <w:rsid w:val="00DA0C01"/>
    <w:rsid w:val="00DA0DAC"/>
    <w:rsid w:val="00DA0DBE"/>
    <w:rsid w:val="00DA0E74"/>
    <w:rsid w:val="00DA0F0D"/>
    <w:rsid w:val="00DA1220"/>
    <w:rsid w:val="00DA1409"/>
    <w:rsid w:val="00DA1488"/>
    <w:rsid w:val="00DA14AA"/>
    <w:rsid w:val="00DA159B"/>
    <w:rsid w:val="00DA180C"/>
    <w:rsid w:val="00DA18A2"/>
    <w:rsid w:val="00DA19CB"/>
    <w:rsid w:val="00DA19D4"/>
    <w:rsid w:val="00DA1A41"/>
    <w:rsid w:val="00DA1CBD"/>
    <w:rsid w:val="00DA1D37"/>
    <w:rsid w:val="00DA1E2C"/>
    <w:rsid w:val="00DA1E6E"/>
    <w:rsid w:val="00DA2130"/>
    <w:rsid w:val="00DA2229"/>
    <w:rsid w:val="00DA22A2"/>
    <w:rsid w:val="00DA248D"/>
    <w:rsid w:val="00DA2503"/>
    <w:rsid w:val="00DA2535"/>
    <w:rsid w:val="00DA287F"/>
    <w:rsid w:val="00DA29DB"/>
    <w:rsid w:val="00DA2A13"/>
    <w:rsid w:val="00DA2A74"/>
    <w:rsid w:val="00DA2CDD"/>
    <w:rsid w:val="00DA2DBD"/>
    <w:rsid w:val="00DA2DCA"/>
    <w:rsid w:val="00DA2E71"/>
    <w:rsid w:val="00DA2F34"/>
    <w:rsid w:val="00DA30D5"/>
    <w:rsid w:val="00DA3456"/>
    <w:rsid w:val="00DA3508"/>
    <w:rsid w:val="00DA389C"/>
    <w:rsid w:val="00DA3D41"/>
    <w:rsid w:val="00DA3D9A"/>
    <w:rsid w:val="00DA3DCF"/>
    <w:rsid w:val="00DA3DE4"/>
    <w:rsid w:val="00DA3E7B"/>
    <w:rsid w:val="00DA3E92"/>
    <w:rsid w:val="00DA3EE1"/>
    <w:rsid w:val="00DA3F17"/>
    <w:rsid w:val="00DA3F2B"/>
    <w:rsid w:val="00DA4146"/>
    <w:rsid w:val="00DA418E"/>
    <w:rsid w:val="00DA41BF"/>
    <w:rsid w:val="00DA41C5"/>
    <w:rsid w:val="00DA4419"/>
    <w:rsid w:val="00DA451A"/>
    <w:rsid w:val="00DA451D"/>
    <w:rsid w:val="00DA470D"/>
    <w:rsid w:val="00DA473A"/>
    <w:rsid w:val="00DA4746"/>
    <w:rsid w:val="00DA475B"/>
    <w:rsid w:val="00DA4795"/>
    <w:rsid w:val="00DA47C2"/>
    <w:rsid w:val="00DA48EB"/>
    <w:rsid w:val="00DA4A1C"/>
    <w:rsid w:val="00DA4A78"/>
    <w:rsid w:val="00DA4ADB"/>
    <w:rsid w:val="00DA4B74"/>
    <w:rsid w:val="00DA4B83"/>
    <w:rsid w:val="00DA4C0B"/>
    <w:rsid w:val="00DA4CC5"/>
    <w:rsid w:val="00DA4E26"/>
    <w:rsid w:val="00DA4FA9"/>
    <w:rsid w:val="00DA52E4"/>
    <w:rsid w:val="00DA541C"/>
    <w:rsid w:val="00DA557F"/>
    <w:rsid w:val="00DA55C4"/>
    <w:rsid w:val="00DA56DB"/>
    <w:rsid w:val="00DA58A6"/>
    <w:rsid w:val="00DA5A7D"/>
    <w:rsid w:val="00DA5C17"/>
    <w:rsid w:val="00DA5CFB"/>
    <w:rsid w:val="00DA5D5D"/>
    <w:rsid w:val="00DA6034"/>
    <w:rsid w:val="00DA605E"/>
    <w:rsid w:val="00DA6452"/>
    <w:rsid w:val="00DA6491"/>
    <w:rsid w:val="00DA64EE"/>
    <w:rsid w:val="00DA6B67"/>
    <w:rsid w:val="00DA6D3C"/>
    <w:rsid w:val="00DA6E15"/>
    <w:rsid w:val="00DA6EC4"/>
    <w:rsid w:val="00DA6FE9"/>
    <w:rsid w:val="00DA7114"/>
    <w:rsid w:val="00DA725F"/>
    <w:rsid w:val="00DA742D"/>
    <w:rsid w:val="00DA771A"/>
    <w:rsid w:val="00DA772C"/>
    <w:rsid w:val="00DA7782"/>
    <w:rsid w:val="00DA77C6"/>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9FC"/>
    <w:rsid w:val="00DB0AB8"/>
    <w:rsid w:val="00DB0B80"/>
    <w:rsid w:val="00DB0C26"/>
    <w:rsid w:val="00DB0C86"/>
    <w:rsid w:val="00DB0CB3"/>
    <w:rsid w:val="00DB0CBF"/>
    <w:rsid w:val="00DB0D2A"/>
    <w:rsid w:val="00DB0F26"/>
    <w:rsid w:val="00DB0F34"/>
    <w:rsid w:val="00DB11AB"/>
    <w:rsid w:val="00DB11CD"/>
    <w:rsid w:val="00DB1224"/>
    <w:rsid w:val="00DB12A7"/>
    <w:rsid w:val="00DB16BB"/>
    <w:rsid w:val="00DB1970"/>
    <w:rsid w:val="00DB199D"/>
    <w:rsid w:val="00DB1A9E"/>
    <w:rsid w:val="00DB1CDE"/>
    <w:rsid w:val="00DB1DAB"/>
    <w:rsid w:val="00DB1DD6"/>
    <w:rsid w:val="00DB1E3E"/>
    <w:rsid w:val="00DB2029"/>
    <w:rsid w:val="00DB2077"/>
    <w:rsid w:val="00DB2097"/>
    <w:rsid w:val="00DB21E2"/>
    <w:rsid w:val="00DB230A"/>
    <w:rsid w:val="00DB24E7"/>
    <w:rsid w:val="00DB29D8"/>
    <w:rsid w:val="00DB2B05"/>
    <w:rsid w:val="00DB2BEF"/>
    <w:rsid w:val="00DB2F73"/>
    <w:rsid w:val="00DB320B"/>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6B"/>
    <w:rsid w:val="00DB49B6"/>
    <w:rsid w:val="00DB4A79"/>
    <w:rsid w:val="00DB4AFC"/>
    <w:rsid w:val="00DB4E06"/>
    <w:rsid w:val="00DB4E14"/>
    <w:rsid w:val="00DB4F0F"/>
    <w:rsid w:val="00DB502D"/>
    <w:rsid w:val="00DB52FC"/>
    <w:rsid w:val="00DB5381"/>
    <w:rsid w:val="00DB5882"/>
    <w:rsid w:val="00DB58ED"/>
    <w:rsid w:val="00DB5ABC"/>
    <w:rsid w:val="00DB5B0F"/>
    <w:rsid w:val="00DB5B61"/>
    <w:rsid w:val="00DB5E07"/>
    <w:rsid w:val="00DB5F95"/>
    <w:rsid w:val="00DB6016"/>
    <w:rsid w:val="00DB61E2"/>
    <w:rsid w:val="00DB62A5"/>
    <w:rsid w:val="00DB63F7"/>
    <w:rsid w:val="00DB643B"/>
    <w:rsid w:val="00DB6520"/>
    <w:rsid w:val="00DB6564"/>
    <w:rsid w:val="00DB6765"/>
    <w:rsid w:val="00DB6827"/>
    <w:rsid w:val="00DB6917"/>
    <w:rsid w:val="00DB6930"/>
    <w:rsid w:val="00DB6A80"/>
    <w:rsid w:val="00DB6C06"/>
    <w:rsid w:val="00DB6E2A"/>
    <w:rsid w:val="00DB6E4D"/>
    <w:rsid w:val="00DB7109"/>
    <w:rsid w:val="00DB7169"/>
    <w:rsid w:val="00DB72E1"/>
    <w:rsid w:val="00DB74C2"/>
    <w:rsid w:val="00DB7510"/>
    <w:rsid w:val="00DB75CE"/>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A0F"/>
    <w:rsid w:val="00DC0B42"/>
    <w:rsid w:val="00DC0BD1"/>
    <w:rsid w:val="00DC0CD7"/>
    <w:rsid w:val="00DC0D37"/>
    <w:rsid w:val="00DC11E6"/>
    <w:rsid w:val="00DC1442"/>
    <w:rsid w:val="00DC1598"/>
    <w:rsid w:val="00DC163E"/>
    <w:rsid w:val="00DC16FD"/>
    <w:rsid w:val="00DC18FC"/>
    <w:rsid w:val="00DC19B5"/>
    <w:rsid w:val="00DC19F9"/>
    <w:rsid w:val="00DC1A65"/>
    <w:rsid w:val="00DC1A8E"/>
    <w:rsid w:val="00DC1AF9"/>
    <w:rsid w:val="00DC1BD5"/>
    <w:rsid w:val="00DC1BEC"/>
    <w:rsid w:val="00DC1E88"/>
    <w:rsid w:val="00DC2001"/>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09F"/>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41"/>
    <w:rsid w:val="00DC63FA"/>
    <w:rsid w:val="00DC658F"/>
    <w:rsid w:val="00DC66AE"/>
    <w:rsid w:val="00DC69AA"/>
    <w:rsid w:val="00DC6A00"/>
    <w:rsid w:val="00DC6A40"/>
    <w:rsid w:val="00DC6A4E"/>
    <w:rsid w:val="00DC6C1E"/>
    <w:rsid w:val="00DC6C79"/>
    <w:rsid w:val="00DC6E91"/>
    <w:rsid w:val="00DC6EAB"/>
    <w:rsid w:val="00DC6F0F"/>
    <w:rsid w:val="00DC6F2A"/>
    <w:rsid w:val="00DC6F31"/>
    <w:rsid w:val="00DC7153"/>
    <w:rsid w:val="00DC7255"/>
    <w:rsid w:val="00DC72CE"/>
    <w:rsid w:val="00DC730F"/>
    <w:rsid w:val="00DC7468"/>
    <w:rsid w:val="00DC76B4"/>
    <w:rsid w:val="00DC7710"/>
    <w:rsid w:val="00DC7716"/>
    <w:rsid w:val="00DC7873"/>
    <w:rsid w:val="00DC7951"/>
    <w:rsid w:val="00DC7B32"/>
    <w:rsid w:val="00DC7C7B"/>
    <w:rsid w:val="00DC7CED"/>
    <w:rsid w:val="00DC7D73"/>
    <w:rsid w:val="00DC7E8A"/>
    <w:rsid w:val="00DC7F46"/>
    <w:rsid w:val="00DD0126"/>
    <w:rsid w:val="00DD0180"/>
    <w:rsid w:val="00DD038D"/>
    <w:rsid w:val="00DD051F"/>
    <w:rsid w:val="00DD0764"/>
    <w:rsid w:val="00DD0934"/>
    <w:rsid w:val="00DD0957"/>
    <w:rsid w:val="00DD0DDE"/>
    <w:rsid w:val="00DD1003"/>
    <w:rsid w:val="00DD10EA"/>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8BD"/>
    <w:rsid w:val="00DD292E"/>
    <w:rsid w:val="00DD29C6"/>
    <w:rsid w:val="00DD2A2C"/>
    <w:rsid w:val="00DD2C76"/>
    <w:rsid w:val="00DD2D35"/>
    <w:rsid w:val="00DD2F3B"/>
    <w:rsid w:val="00DD3005"/>
    <w:rsid w:val="00DD3029"/>
    <w:rsid w:val="00DD303E"/>
    <w:rsid w:val="00DD30CA"/>
    <w:rsid w:val="00DD313A"/>
    <w:rsid w:val="00DD3145"/>
    <w:rsid w:val="00DD32B3"/>
    <w:rsid w:val="00DD33D5"/>
    <w:rsid w:val="00DD3504"/>
    <w:rsid w:val="00DD3559"/>
    <w:rsid w:val="00DD3638"/>
    <w:rsid w:val="00DD36F8"/>
    <w:rsid w:val="00DD37C2"/>
    <w:rsid w:val="00DD38C0"/>
    <w:rsid w:val="00DD38E0"/>
    <w:rsid w:val="00DD38FB"/>
    <w:rsid w:val="00DD3AFD"/>
    <w:rsid w:val="00DD3B44"/>
    <w:rsid w:val="00DD3DD7"/>
    <w:rsid w:val="00DD4026"/>
    <w:rsid w:val="00DD40A7"/>
    <w:rsid w:val="00DD40DC"/>
    <w:rsid w:val="00DD411E"/>
    <w:rsid w:val="00DD4273"/>
    <w:rsid w:val="00DD4415"/>
    <w:rsid w:val="00DD4530"/>
    <w:rsid w:val="00DD45A2"/>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6A7"/>
    <w:rsid w:val="00DD5715"/>
    <w:rsid w:val="00DD57C9"/>
    <w:rsid w:val="00DD5A6D"/>
    <w:rsid w:val="00DD5BB0"/>
    <w:rsid w:val="00DD5C46"/>
    <w:rsid w:val="00DD5E3A"/>
    <w:rsid w:val="00DD5F63"/>
    <w:rsid w:val="00DD5F96"/>
    <w:rsid w:val="00DD5FC9"/>
    <w:rsid w:val="00DD5FCE"/>
    <w:rsid w:val="00DD6059"/>
    <w:rsid w:val="00DD60DB"/>
    <w:rsid w:val="00DD61D9"/>
    <w:rsid w:val="00DD6338"/>
    <w:rsid w:val="00DD650D"/>
    <w:rsid w:val="00DD6549"/>
    <w:rsid w:val="00DD669C"/>
    <w:rsid w:val="00DD66A1"/>
    <w:rsid w:val="00DD6A49"/>
    <w:rsid w:val="00DD7226"/>
    <w:rsid w:val="00DD7236"/>
    <w:rsid w:val="00DD7371"/>
    <w:rsid w:val="00DD748B"/>
    <w:rsid w:val="00DD7844"/>
    <w:rsid w:val="00DD79A1"/>
    <w:rsid w:val="00DD7BF6"/>
    <w:rsid w:val="00DD7E15"/>
    <w:rsid w:val="00DD7F32"/>
    <w:rsid w:val="00DE0024"/>
    <w:rsid w:val="00DE0333"/>
    <w:rsid w:val="00DE0454"/>
    <w:rsid w:val="00DE05DC"/>
    <w:rsid w:val="00DE0E0F"/>
    <w:rsid w:val="00DE12AF"/>
    <w:rsid w:val="00DE1345"/>
    <w:rsid w:val="00DE1374"/>
    <w:rsid w:val="00DE1650"/>
    <w:rsid w:val="00DE18A3"/>
    <w:rsid w:val="00DE18A8"/>
    <w:rsid w:val="00DE1904"/>
    <w:rsid w:val="00DE1B26"/>
    <w:rsid w:val="00DE1DAA"/>
    <w:rsid w:val="00DE1EFC"/>
    <w:rsid w:val="00DE200D"/>
    <w:rsid w:val="00DE21B8"/>
    <w:rsid w:val="00DE222E"/>
    <w:rsid w:val="00DE22C5"/>
    <w:rsid w:val="00DE2309"/>
    <w:rsid w:val="00DE23FA"/>
    <w:rsid w:val="00DE24BC"/>
    <w:rsid w:val="00DE24D1"/>
    <w:rsid w:val="00DE26E9"/>
    <w:rsid w:val="00DE282F"/>
    <w:rsid w:val="00DE28B8"/>
    <w:rsid w:val="00DE2ABF"/>
    <w:rsid w:val="00DE2B90"/>
    <w:rsid w:val="00DE2CB1"/>
    <w:rsid w:val="00DE2CB8"/>
    <w:rsid w:val="00DE2CDC"/>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61"/>
    <w:rsid w:val="00DE54A7"/>
    <w:rsid w:val="00DE54E6"/>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DF6"/>
    <w:rsid w:val="00DE6E1F"/>
    <w:rsid w:val="00DE6F6F"/>
    <w:rsid w:val="00DE7020"/>
    <w:rsid w:val="00DE7043"/>
    <w:rsid w:val="00DE70C1"/>
    <w:rsid w:val="00DE7122"/>
    <w:rsid w:val="00DE71E1"/>
    <w:rsid w:val="00DE72E2"/>
    <w:rsid w:val="00DE737B"/>
    <w:rsid w:val="00DE739D"/>
    <w:rsid w:val="00DE74AD"/>
    <w:rsid w:val="00DE74BB"/>
    <w:rsid w:val="00DE7749"/>
    <w:rsid w:val="00DE775A"/>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5F"/>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492"/>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AD3"/>
    <w:rsid w:val="00DF4B20"/>
    <w:rsid w:val="00DF4B30"/>
    <w:rsid w:val="00DF4BC7"/>
    <w:rsid w:val="00DF4DDB"/>
    <w:rsid w:val="00DF4E65"/>
    <w:rsid w:val="00DF4F79"/>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A92"/>
    <w:rsid w:val="00DF6B0A"/>
    <w:rsid w:val="00DF6B23"/>
    <w:rsid w:val="00DF6D07"/>
    <w:rsid w:val="00DF6E0B"/>
    <w:rsid w:val="00DF6EC0"/>
    <w:rsid w:val="00DF6FD2"/>
    <w:rsid w:val="00DF714D"/>
    <w:rsid w:val="00DF71BD"/>
    <w:rsid w:val="00DF73B7"/>
    <w:rsid w:val="00DF73C1"/>
    <w:rsid w:val="00DF73D5"/>
    <w:rsid w:val="00DF73EA"/>
    <w:rsid w:val="00DF7511"/>
    <w:rsid w:val="00DF7679"/>
    <w:rsid w:val="00DF770E"/>
    <w:rsid w:val="00DF773A"/>
    <w:rsid w:val="00DF7751"/>
    <w:rsid w:val="00DF780B"/>
    <w:rsid w:val="00DF7B5A"/>
    <w:rsid w:val="00DF7B90"/>
    <w:rsid w:val="00DF7BBA"/>
    <w:rsid w:val="00DF7C1B"/>
    <w:rsid w:val="00DF7E65"/>
    <w:rsid w:val="00E00133"/>
    <w:rsid w:val="00E00327"/>
    <w:rsid w:val="00E004FF"/>
    <w:rsid w:val="00E0072C"/>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396"/>
    <w:rsid w:val="00E01528"/>
    <w:rsid w:val="00E0154C"/>
    <w:rsid w:val="00E0162B"/>
    <w:rsid w:val="00E01671"/>
    <w:rsid w:val="00E01A62"/>
    <w:rsid w:val="00E01B06"/>
    <w:rsid w:val="00E01B2A"/>
    <w:rsid w:val="00E01C47"/>
    <w:rsid w:val="00E01C55"/>
    <w:rsid w:val="00E01C82"/>
    <w:rsid w:val="00E01DD7"/>
    <w:rsid w:val="00E020CB"/>
    <w:rsid w:val="00E022A9"/>
    <w:rsid w:val="00E022E3"/>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AED"/>
    <w:rsid w:val="00E03C56"/>
    <w:rsid w:val="00E03CF1"/>
    <w:rsid w:val="00E04166"/>
    <w:rsid w:val="00E0417B"/>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86"/>
    <w:rsid w:val="00E065F1"/>
    <w:rsid w:val="00E066F5"/>
    <w:rsid w:val="00E06700"/>
    <w:rsid w:val="00E06777"/>
    <w:rsid w:val="00E06778"/>
    <w:rsid w:val="00E068BC"/>
    <w:rsid w:val="00E06932"/>
    <w:rsid w:val="00E06A64"/>
    <w:rsid w:val="00E06A66"/>
    <w:rsid w:val="00E06B5B"/>
    <w:rsid w:val="00E06CB9"/>
    <w:rsid w:val="00E06CF4"/>
    <w:rsid w:val="00E06F0D"/>
    <w:rsid w:val="00E073F0"/>
    <w:rsid w:val="00E078BC"/>
    <w:rsid w:val="00E07937"/>
    <w:rsid w:val="00E07AE5"/>
    <w:rsid w:val="00E07C27"/>
    <w:rsid w:val="00E07D76"/>
    <w:rsid w:val="00E0E48D"/>
    <w:rsid w:val="00E10071"/>
    <w:rsid w:val="00E10112"/>
    <w:rsid w:val="00E1037E"/>
    <w:rsid w:val="00E10419"/>
    <w:rsid w:val="00E104DA"/>
    <w:rsid w:val="00E1061C"/>
    <w:rsid w:val="00E10761"/>
    <w:rsid w:val="00E10874"/>
    <w:rsid w:val="00E10B19"/>
    <w:rsid w:val="00E10DBB"/>
    <w:rsid w:val="00E111CF"/>
    <w:rsid w:val="00E112B2"/>
    <w:rsid w:val="00E1130F"/>
    <w:rsid w:val="00E113A9"/>
    <w:rsid w:val="00E113AB"/>
    <w:rsid w:val="00E11457"/>
    <w:rsid w:val="00E11A6E"/>
    <w:rsid w:val="00E11AC6"/>
    <w:rsid w:val="00E11ADC"/>
    <w:rsid w:val="00E11C11"/>
    <w:rsid w:val="00E11D7A"/>
    <w:rsid w:val="00E11D88"/>
    <w:rsid w:val="00E11DA2"/>
    <w:rsid w:val="00E11DCB"/>
    <w:rsid w:val="00E11E2F"/>
    <w:rsid w:val="00E11E5E"/>
    <w:rsid w:val="00E11EEB"/>
    <w:rsid w:val="00E12177"/>
    <w:rsid w:val="00E1220B"/>
    <w:rsid w:val="00E122BD"/>
    <w:rsid w:val="00E122DD"/>
    <w:rsid w:val="00E126FF"/>
    <w:rsid w:val="00E1279B"/>
    <w:rsid w:val="00E127DA"/>
    <w:rsid w:val="00E127DD"/>
    <w:rsid w:val="00E128F2"/>
    <w:rsid w:val="00E12AAE"/>
    <w:rsid w:val="00E12B58"/>
    <w:rsid w:val="00E13077"/>
    <w:rsid w:val="00E1307D"/>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11E"/>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87D"/>
    <w:rsid w:val="00E16999"/>
    <w:rsid w:val="00E169B9"/>
    <w:rsid w:val="00E16D55"/>
    <w:rsid w:val="00E16D65"/>
    <w:rsid w:val="00E16F09"/>
    <w:rsid w:val="00E16F1F"/>
    <w:rsid w:val="00E16F82"/>
    <w:rsid w:val="00E16F8B"/>
    <w:rsid w:val="00E1712D"/>
    <w:rsid w:val="00E17493"/>
    <w:rsid w:val="00E1751D"/>
    <w:rsid w:val="00E17657"/>
    <w:rsid w:val="00E17B23"/>
    <w:rsid w:val="00E17C41"/>
    <w:rsid w:val="00E17EF1"/>
    <w:rsid w:val="00E17F3F"/>
    <w:rsid w:val="00E17F6F"/>
    <w:rsid w:val="00E2029E"/>
    <w:rsid w:val="00E203D2"/>
    <w:rsid w:val="00E206D6"/>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315C"/>
    <w:rsid w:val="00E2347D"/>
    <w:rsid w:val="00E23570"/>
    <w:rsid w:val="00E23750"/>
    <w:rsid w:val="00E239D1"/>
    <w:rsid w:val="00E239FD"/>
    <w:rsid w:val="00E242B5"/>
    <w:rsid w:val="00E24317"/>
    <w:rsid w:val="00E244A8"/>
    <w:rsid w:val="00E2456D"/>
    <w:rsid w:val="00E245A6"/>
    <w:rsid w:val="00E24686"/>
    <w:rsid w:val="00E246B9"/>
    <w:rsid w:val="00E2493F"/>
    <w:rsid w:val="00E249A4"/>
    <w:rsid w:val="00E249E3"/>
    <w:rsid w:val="00E24D09"/>
    <w:rsid w:val="00E24E82"/>
    <w:rsid w:val="00E24E8E"/>
    <w:rsid w:val="00E24FE4"/>
    <w:rsid w:val="00E250C5"/>
    <w:rsid w:val="00E25236"/>
    <w:rsid w:val="00E25248"/>
    <w:rsid w:val="00E252A0"/>
    <w:rsid w:val="00E2547F"/>
    <w:rsid w:val="00E254B8"/>
    <w:rsid w:val="00E25561"/>
    <w:rsid w:val="00E2591A"/>
    <w:rsid w:val="00E25A61"/>
    <w:rsid w:val="00E25AAD"/>
    <w:rsid w:val="00E25B17"/>
    <w:rsid w:val="00E25C7E"/>
    <w:rsid w:val="00E25FD7"/>
    <w:rsid w:val="00E260D7"/>
    <w:rsid w:val="00E261E4"/>
    <w:rsid w:val="00E26341"/>
    <w:rsid w:val="00E263DB"/>
    <w:rsid w:val="00E2640C"/>
    <w:rsid w:val="00E2644F"/>
    <w:rsid w:val="00E265FB"/>
    <w:rsid w:val="00E2664B"/>
    <w:rsid w:val="00E26727"/>
    <w:rsid w:val="00E267C9"/>
    <w:rsid w:val="00E2681E"/>
    <w:rsid w:val="00E268E4"/>
    <w:rsid w:val="00E26970"/>
    <w:rsid w:val="00E26977"/>
    <w:rsid w:val="00E269AD"/>
    <w:rsid w:val="00E26A30"/>
    <w:rsid w:val="00E26A3E"/>
    <w:rsid w:val="00E26B9F"/>
    <w:rsid w:val="00E26CB2"/>
    <w:rsid w:val="00E26D44"/>
    <w:rsid w:val="00E26D6D"/>
    <w:rsid w:val="00E26FAC"/>
    <w:rsid w:val="00E27129"/>
    <w:rsid w:val="00E2715F"/>
    <w:rsid w:val="00E271E8"/>
    <w:rsid w:val="00E2726D"/>
    <w:rsid w:val="00E2728F"/>
    <w:rsid w:val="00E272BC"/>
    <w:rsid w:val="00E27303"/>
    <w:rsid w:val="00E2735D"/>
    <w:rsid w:val="00E2745D"/>
    <w:rsid w:val="00E2764A"/>
    <w:rsid w:val="00E276B2"/>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A95"/>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36"/>
    <w:rsid w:val="00E31F8A"/>
    <w:rsid w:val="00E31F92"/>
    <w:rsid w:val="00E32350"/>
    <w:rsid w:val="00E3250F"/>
    <w:rsid w:val="00E32691"/>
    <w:rsid w:val="00E32764"/>
    <w:rsid w:val="00E329CE"/>
    <w:rsid w:val="00E32A0A"/>
    <w:rsid w:val="00E32E21"/>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BA5"/>
    <w:rsid w:val="00E34D8D"/>
    <w:rsid w:val="00E34DEA"/>
    <w:rsid w:val="00E34E73"/>
    <w:rsid w:val="00E34F14"/>
    <w:rsid w:val="00E34F15"/>
    <w:rsid w:val="00E34F76"/>
    <w:rsid w:val="00E352C2"/>
    <w:rsid w:val="00E355B7"/>
    <w:rsid w:val="00E355ED"/>
    <w:rsid w:val="00E358D5"/>
    <w:rsid w:val="00E358E5"/>
    <w:rsid w:val="00E35919"/>
    <w:rsid w:val="00E35ABC"/>
    <w:rsid w:val="00E35AED"/>
    <w:rsid w:val="00E35C9F"/>
    <w:rsid w:val="00E35E63"/>
    <w:rsid w:val="00E35E96"/>
    <w:rsid w:val="00E35F0A"/>
    <w:rsid w:val="00E3639A"/>
    <w:rsid w:val="00E3655B"/>
    <w:rsid w:val="00E36757"/>
    <w:rsid w:val="00E3691E"/>
    <w:rsid w:val="00E36942"/>
    <w:rsid w:val="00E36A5C"/>
    <w:rsid w:val="00E36E29"/>
    <w:rsid w:val="00E3740D"/>
    <w:rsid w:val="00E37477"/>
    <w:rsid w:val="00E375C5"/>
    <w:rsid w:val="00E376DA"/>
    <w:rsid w:val="00E37733"/>
    <w:rsid w:val="00E3774B"/>
    <w:rsid w:val="00E37789"/>
    <w:rsid w:val="00E378B0"/>
    <w:rsid w:val="00E3793E"/>
    <w:rsid w:val="00E37A10"/>
    <w:rsid w:val="00E37BE5"/>
    <w:rsid w:val="00E37F0F"/>
    <w:rsid w:val="00E400BA"/>
    <w:rsid w:val="00E40188"/>
    <w:rsid w:val="00E401AE"/>
    <w:rsid w:val="00E402FC"/>
    <w:rsid w:val="00E4037E"/>
    <w:rsid w:val="00E403A8"/>
    <w:rsid w:val="00E408E9"/>
    <w:rsid w:val="00E409A7"/>
    <w:rsid w:val="00E40BF7"/>
    <w:rsid w:val="00E40D2B"/>
    <w:rsid w:val="00E40E3A"/>
    <w:rsid w:val="00E41055"/>
    <w:rsid w:val="00E4108B"/>
    <w:rsid w:val="00E41212"/>
    <w:rsid w:val="00E41268"/>
    <w:rsid w:val="00E4157B"/>
    <w:rsid w:val="00E415FE"/>
    <w:rsid w:val="00E41611"/>
    <w:rsid w:val="00E417F4"/>
    <w:rsid w:val="00E41832"/>
    <w:rsid w:val="00E4191D"/>
    <w:rsid w:val="00E419BB"/>
    <w:rsid w:val="00E41A19"/>
    <w:rsid w:val="00E41A27"/>
    <w:rsid w:val="00E41AB4"/>
    <w:rsid w:val="00E41AC6"/>
    <w:rsid w:val="00E41B42"/>
    <w:rsid w:val="00E41B80"/>
    <w:rsid w:val="00E41C7D"/>
    <w:rsid w:val="00E41C84"/>
    <w:rsid w:val="00E41C8F"/>
    <w:rsid w:val="00E41D93"/>
    <w:rsid w:val="00E41E28"/>
    <w:rsid w:val="00E41F82"/>
    <w:rsid w:val="00E420C4"/>
    <w:rsid w:val="00E42283"/>
    <w:rsid w:val="00E422AC"/>
    <w:rsid w:val="00E4232E"/>
    <w:rsid w:val="00E423FB"/>
    <w:rsid w:val="00E4250B"/>
    <w:rsid w:val="00E42580"/>
    <w:rsid w:val="00E42734"/>
    <w:rsid w:val="00E42737"/>
    <w:rsid w:val="00E42851"/>
    <w:rsid w:val="00E429CD"/>
    <w:rsid w:val="00E42A05"/>
    <w:rsid w:val="00E42A3E"/>
    <w:rsid w:val="00E42DEB"/>
    <w:rsid w:val="00E42EC4"/>
    <w:rsid w:val="00E43020"/>
    <w:rsid w:val="00E4314B"/>
    <w:rsid w:val="00E431EE"/>
    <w:rsid w:val="00E43440"/>
    <w:rsid w:val="00E4346B"/>
    <w:rsid w:val="00E43528"/>
    <w:rsid w:val="00E437FE"/>
    <w:rsid w:val="00E43A13"/>
    <w:rsid w:val="00E43EBE"/>
    <w:rsid w:val="00E442BD"/>
    <w:rsid w:val="00E44512"/>
    <w:rsid w:val="00E445DD"/>
    <w:rsid w:val="00E44696"/>
    <w:rsid w:val="00E446C6"/>
    <w:rsid w:val="00E44906"/>
    <w:rsid w:val="00E44BDC"/>
    <w:rsid w:val="00E44DEC"/>
    <w:rsid w:val="00E450A7"/>
    <w:rsid w:val="00E45149"/>
    <w:rsid w:val="00E4521C"/>
    <w:rsid w:val="00E45300"/>
    <w:rsid w:val="00E45706"/>
    <w:rsid w:val="00E4578E"/>
    <w:rsid w:val="00E45973"/>
    <w:rsid w:val="00E45A02"/>
    <w:rsid w:val="00E45A99"/>
    <w:rsid w:val="00E45C77"/>
    <w:rsid w:val="00E45DC9"/>
    <w:rsid w:val="00E45F56"/>
    <w:rsid w:val="00E45F7B"/>
    <w:rsid w:val="00E46007"/>
    <w:rsid w:val="00E4601E"/>
    <w:rsid w:val="00E4603F"/>
    <w:rsid w:val="00E4608B"/>
    <w:rsid w:val="00E460F1"/>
    <w:rsid w:val="00E461CB"/>
    <w:rsid w:val="00E46292"/>
    <w:rsid w:val="00E463B1"/>
    <w:rsid w:val="00E464E0"/>
    <w:rsid w:val="00E468BF"/>
    <w:rsid w:val="00E468FF"/>
    <w:rsid w:val="00E46A77"/>
    <w:rsid w:val="00E46A7F"/>
    <w:rsid w:val="00E46ABC"/>
    <w:rsid w:val="00E46C99"/>
    <w:rsid w:val="00E46D7F"/>
    <w:rsid w:val="00E46DA8"/>
    <w:rsid w:val="00E46F8F"/>
    <w:rsid w:val="00E470CE"/>
    <w:rsid w:val="00E472DC"/>
    <w:rsid w:val="00E473B3"/>
    <w:rsid w:val="00E47456"/>
    <w:rsid w:val="00E4754F"/>
    <w:rsid w:val="00E47560"/>
    <w:rsid w:val="00E4759C"/>
    <w:rsid w:val="00E475C2"/>
    <w:rsid w:val="00E476CB"/>
    <w:rsid w:val="00E47759"/>
    <w:rsid w:val="00E479C8"/>
    <w:rsid w:val="00E47AAF"/>
    <w:rsid w:val="00E47ADF"/>
    <w:rsid w:val="00E47B19"/>
    <w:rsid w:val="00E47C60"/>
    <w:rsid w:val="00E47DA1"/>
    <w:rsid w:val="00E47E07"/>
    <w:rsid w:val="00E50016"/>
    <w:rsid w:val="00E50152"/>
    <w:rsid w:val="00E501D3"/>
    <w:rsid w:val="00E5025C"/>
    <w:rsid w:val="00E504B2"/>
    <w:rsid w:val="00E506D4"/>
    <w:rsid w:val="00E50727"/>
    <w:rsid w:val="00E50B2E"/>
    <w:rsid w:val="00E50B4E"/>
    <w:rsid w:val="00E50B90"/>
    <w:rsid w:val="00E50B92"/>
    <w:rsid w:val="00E50C01"/>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1E3B"/>
    <w:rsid w:val="00E5210B"/>
    <w:rsid w:val="00E52462"/>
    <w:rsid w:val="00E524B8"/>
    <w:rsid w:val="00E524D8"/>
    <w:rsid w:val="00E5257E"/>
    <w:rsid w:val="00E527BA"/>
    <w:rsid w:val="00E52990"/>
    <w:rsid w:val="00E529DA"/>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1E"/>
    <w:rsid w:val="00E56122"/>
    <w:rsid w:val="00E5612B"/>
    <w:rsid w:val="00E564C4"/>
    <w:rsid w:val="00E56603"/>
    <w:rsid w:val="00E5664F"/>
    <w:rsid w:val="00E567C9"/>
    <w:rsid w:val="00E56F52"/>
    <w:rsid w:val="00E570EB"/>
    <w:rsid w:val="00E57301"/>
    <w:rsid w:val="00E57454"/>
    <w:rsid w:val="00E575EF"/>
    <w:rsid w:val="00E577CB"/>
    <w:rsid w:val="00E57826"/>
    <w:rsid w:val="00E5797A"/>
    <w:rsid w:val="00E57CA2"/>
    <w:rsid w:val="00E57E1A"/>
    <w:rsid w:val="00E57EE2"/>
    <w:rsid w:val="00E57FE2"/>
    <w:rsid w:val="00E57FED"/>
    <w:rsid w:val="00E604C4"/>
    <w:rsid w:val="00E6050F"/>
    <w:rsid w:val="00E6052E"/>
    <w:rsid w:val="00E6063D"/>
    <w:rsid w:val="00E60684"/>
    <w:rsid w:val="00E606DD"/>
    <w:rsid w:val="00E60809"/>
    <w:rsid w:val="00E60810"/>
    <w:rsid w:val="00E60837"/>
    <w:rsid w:val="00E60E82"/>
    <w:rsid w:val="00E60EB4"/>
    <w:rsid w:val="00E60F3A"/>
    <w:rsid w:val="00E6104F"/>
    <w:rsid w:val="00E6120F"/>
    <w:rsid w:val="00E6124B"/>
    <w:rsid w:val="00E61300"/>
    <w:rsid w:val="00E616C0"/>
    <w:rsid w:val="00E617E8"/>
    <w:rsid w:val="00E617EC"/>
    <w:rsid w:val="00E61955"/>
    <w:rsid w:val="00E6199E"/>
    <w:rsid w:val="00E619F5"/>
    <w:rsid w:val="00E61A0B"/>
    <w:rsid w:val="00E61A43"/>
    <w:rsid w:val="00E61B54"/>
    <w:rsid w:val="00E61B73"/>
    <w:rsid w:val="00E61BEB"/>
    <w:rsid w:val="00E61C22"/>
    <w:rsid w:val="00E61D0D"/>
    <w:rsid w:val="00E61D4D"/>
    <w:rsid w:val="00E61DB6"/>
    <w:rsid w:val="00E61E9B"/>
    <w:rsid w:val="00E61FB8"/>
    <w:rsid w:val="00E61FF4"/>
    <w:rsid w:val="00E620BF"/>
    <w:rsid w:val="00E622BC"/>
    <w:rsid w:val="00E624C9"/>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4C0C"/>
    <w:rsid w:val="00E64F50"/>
    <w:rsid w:val="00E650C2"/>
    <w:rsid w:val="00E650F7"/>
    <w:rsid w:val="00E65305"/>
    <w:rsid w:val="00E65355"/>
    <w:rsid w:val="00E65383"/>
    <w:rsid w:val="00E65505"/>
    <w:rsid w:val="00E6577C"/>
    <w:rsid w:val="00E658BF"/>
    <w:rsid w:val="00E65D15"/>
    <w:rsid w:val="00E65DB6"/>
    <w:rsid w:val="00E660A4"/>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C17"/>
    <w:rsid w:val="00E67EE5"/>
    <w:rsid w:val="00E67EE9"/>
    <w:rsid w:val="00E700F2"/>
    <w:rsid w:val="00E7013A"/>
    <w:rsid w:val="00E70196"/>
    <w:rsid w:val="00E705B6"/>
    <w:rsid w:val="00E7086E"/>
    <w:rsid w:val="00E70985"/>
    <w:rsid w:val="00E709BA"/>
    <w:rsid w:val="00E70A6F"/>
    <w:rsid w:val="00E70AA8"/>
    <w:rsid w:val="00E70B26"/>
    <w:rsid w:val="00E70C6E"/>
    <w:rsid w:val="00E70CDB"/>
    <w:rsid w:val="00E70DA5"/>
    <w:rsid w:val="00E7113C"/>
    <w:rsid w:val="00E71366"/>
    <w:rsid w:val="00E7145E"/>
    <w:rsid w:val="00E71510"/>
    <w:rsid w:val="00E7159B"/>
    <w:rsid w:val="00E7176E"/>
    <w:rsid w:val="00E717BC"/>
    <w:rsid w:val="00E71C2C"/>
    <w:rsid w:val="00E71DD9"/>
    <w:rsid w:val="00E71F42"/>
    <w:rsid w:val="00E71FD2"/>
    <w:rsid w:val="00E72385"/>
    <w:rsid w:val="00E723CC"/>
    <w:rsid w:val="00E72690"/>
    <w:rsid w:val="00E72872"/>
    <w:rsid w:val="00E72C6B"/>
    <w:rsid w:val="00E72D56"/>
    <w:rsid w:val="00E72DB2"/>
    <w:rsid w:val="00E72EE4"/>
    <w:rsid w:val="00E73098"/>
    <w:rsid w:val="00E73112"/>
    <w:rsid w:val="00E732B7"/>
    <w:rsid w:val="00E7344B"/>
    <w:rsid w:val="00E734BD"/>
    <w:rsid w:val="00E7371D"/>
    <w:rsid w:val="00E738EE"/>
    <w:rsid w:val="00E73AB7"/>
    <w:rsid w:val="00E73B95"/>
    <w:rsid w:val="00E73BB2"/>
    <w:rsid w:val="00E73D65"/>
    <w:rsid w:val="00E73DD8"/>
    <w:rsid w:val="00E73E14"/>
    <w:rsid w:val="00E73E49"/>
    <w:rsid w:val="00E73EE0"/>
    <w:rsid w:val="00E74192"/>
    <w:rsid w:val="00E741AC"/>
    <w:rsid w:val="00E741F7"/>
    <w:rsid w:val="00E7463C"/>
    <w:rsid w:val="00E7475C"/>
    <w:rsid w:val="00E74827"/>
    <w:rsid w:val="00E749E3"/>
    <w:rsid w:val="00E74CB2"/>
    <w:rsid w:val="00E74F5D"/>
    <w:rsid w:val="00E75026"/>
    <w:rsid w:val="00E750A2"/>
    <w:rsid w:val="00E751B6"/>
    <w:rsid w:val="00E7537E"/>
    <w:rsid w:val="00E75445"/>
    <w:rsid w:val="00E754D5"/>
    <w:rsid w:val="00E75528"/>
    <w:rsid w:val="00E755AF"/>
    <w:rsid w:val="00E75728"/>
    <w:rsid w:val="00E757B0"/>
    <w:rsid w:val="00E75C06"/>
    <w:rsid w:val="00E75DB4"/>
    <w:rsid w:val="00E75FC9"/>
    <w:rsid w:val="00E76034"/>
    <w:rsid w:val="00E760B4"/>
    <w:rsid w:val="00E76190"/>
    <w:rsid w:val="00E76333"/>
    <w:rsid w:val="00E7642F"/>
    <w:rsid w:val="00E7644B"/>
    <w:rsid w:val="00E76A28"/>
    <w:rsid w:val="00E76A54"/>
    <w:rsid w:val="00E76AD1"/>
    <w:rsid w:val="00E76B7A"/>
    <w:rsid w:val="00E76C3B"/>
    <w:rsid w:val="00E76F06"/>
    <w:rsid w:val="00E770A4"/>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B08"/>
    <w:rsid w:val="00E80BEA"/>
    <w:rsid w:val="00E80EAE"/>
    <w:rsid w:val="00E80F10"/>
    <w:rsid w:val="00E8101A"/>
    <w:rsid w:val="00E813CC"/>
    <w:rsid w:val="00E81423"/>
    <w:rsid w:val="00E81547"/>
    <w:rsid w:val="00E815C7"/>
    <w:rsid w:val="00E817E0"/>
    <w:rsid w:val="00E81AA4"/>
    <w:rsid w:val="00E81BA7"/>
    <w:rsid w:val="00E81C57"/>
    <w:rsid w:val="00E81DB2"/>
    <w:rsid w:val="00E81F11"/>
    <w:rsid w:val="00E81F9C"/>
    <w:rsid w:val="00E82047"/>
    <w:rsid w:val="00E82136"/>
    <w:rsid w:val="00E8217B"/>
    <w:rsid w:val="00E822DD"/>
    <w:rsid w:val="00E823C4"/>
    <w:rsid w:val="00E826E2"/>
    <w:rsid w:val="00E8283B"/>
    <w:rsid w:val="00E82A81"/>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AF1"/>
    <w:rsid w:val="00E83D59"/>
    <w:rsid w:val="00E83E64"/>
    <w:rsid w:val="00E83EF3"/>
    <w:rsid w:val="00E83F44"/>
    <w:rsid w:val="00E83F71"/>
    <w:rsid w:val="00E83FB5"/>
    <w:rsid w:val="00E843B5"/>
    <w:rsid w:val="00E84477"/>
    <w:rsid w:val="00E844AE"/>
    <w:rsid w:val="00E848D1"/>
    <w:rsid w:val="00E84A3B"/>
    <w:rsid w:val="00E84BC1"/>
    <w:rsid w:val="00E84BC5"/>
    <w:rsid w:val="00E84C77"/>
    <w:rsid w:val="00E84D2C"/>
    <w:rsid w:val="00E84E0B"/>
    <w:rsid w:val="00E84E3C"/>
    <w:rsid w:val="00E84EA4"/>
    <w:rsid w:val="00E84EC4"/>
    <w:rsid w:val="00E85307"/>
    <w:rsid w:val="00E854B3"/>
    <w:rsid w:val="00E855C9"/>
    <w:rsid w:val="00E85721"/>
    <w:rsid w:val="00E85A1A"/>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C38"/>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AE3"/>
    <w:rsid w:val="00E90C34"/>
    <w:rsid w:val="00E90D10"/>
    <w:rsid w:val="00E910D4"/>
    <w:rsid w:val="00E91599"/>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69"/>
    <w:rsid w:val="00E93499"/>
    <w:rsid w:val="00E939F6"/>
    <w:rsid w:val="00E939FC"/>
    <w:rsid w:val="00E93A08"/>
    <w:rsid w:val="00E93CB3"/>
    <w:rsid w:val="00E93F49"/>
    <w:rsid w:val="00E9401E"/>
    <w:rsid w:val="00E941C5"/>
    <w:rsid w:val="00E94451"/>
    <w:rsid w:val="00E94561"/>
    <w:rsid w:val="00E946A4"/>
    <w:rsid w:val="00E946A6"/>
    <w:rsid w:val="00E947E4"/>
    <w:rsid w:val="00E947FA"/>
    <w:rsid w:val="00E9480A"/>
    <w:rsid w:val="00E9481D"/>
    <w:rsid w:val="00E94947"/>
    <w:rsid w:val="00E949BB"/>
    <w:rsid w:val="00E94B65"/>
    <w:rsid w:val="00E94E94"/>
    <w:rsid w:val="00E951FC"/>
    <w:rsid w:val="00E952A5"/>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9A6"/>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B18"/>
    <w:rsid w:val="00E97D90"/>
    <w:rsid w:val="00E97DE0"/>
    <w:rsid w:val="00E97F61"/>
    <w:rsid w:val="00EA007B"/>
    <w:rsid w:val="00EA0121"/>
    <w:rsid w:val="00EA0211"/>
    <w:rsid w:val="00EA0465"/>
    <w:rsid w:val="00EA0635"/>
    <w:rsid w:val="00EA074D"/>
    <w:rsid w:val="00EA0864"/>
    <w:rsid w:val="00EA08DA"/>
    <w:rsid w:val="00EA08E3"/>
    <w:rsid w:val="00EA0992"/>
    <w:rsid w:val="00EA0A72"/>
    <w:rsid w:val="00EA0D8F"/>
    <w:rsid w:val="00EA0EA3"/>
    <w:rsid w:val="00EA0EED"/>
    <w:rsid w:val="00EA0F54"/>
    <w:rsid w:val="00EA1059"/>
    <w:rsid w:val="00EA13A3"/>
    <w:rsid w:val="00EA1565"/>
    <w:rsid w:val="00EA1CA2"/>
    <w:rsid w:val="00EA1D43"/>
    <w:rsid w:val="00EA1DCF"/>
    <w:rsid w:val="00EA1DD1"/>
    <w:rsid w:val="00EA1FE0"/>
    <w:rsid w:val="00EA2161"/>
    <w:rsid w:val="00EA2394"/>
    <w:rsid w:val="00EA2547"/>
    <w:rsid w:val="00EA2621"/>
    <w:rsid w:val="00EA2627"/>
    <w:rsid w:val="00EA27B2"/>
    <w:rsid w:val="00EA287C"/>
    <w:rsid w:val="00EA2941"/>
    <w:rsid w:val="00EA2DD2"/>
    <w:rsid w:val="00EA2DF3"/>
    <w:rsid w:val="00EA2E77"/>
    <w:rsid w:val="00EA3092"/>
    <w:rsid w:val="00EA323D"/>
    <w:rsid w:val="00EA329F"/>
    <w:rsid w:val="00EA33AA"/>
    <w:rsid w:val="00EA3478"/>
    <w:rsid w:val="00EA355B"/>
    <w:rsid w:val="00EA3561"/>
    <w:rsid w:val="00EA36A3"/>
    <w:rsid w:val="00EA3993"/>
    <w:rsid w:val="00EA3B19"/>
    <w:rsid w:val="00EA3B77"/>
    <w:rsid w:val="00EA3B8A"/>
    <w:rsid w:val="00EA3C3B"/>
    <w:rsid w:val="00EA41C1"/>
    <w:rsid w:val="00EA4421"/>
    <w:rsid w:val="00EA44F0"/>
    <w:rsid w:val="00EA4821"/>
    <w:rsid w:val="00EA48E7"/>
    <w:rsid w:val="00EA48EA"/>
    <w:rsid w:val="00EA490B"/>
    <w:rsid w:val="00EA4A31"/>
    <w:rsid w:val="00EA4A44"/>
    <w:rsid w:val="00EA4A4C"/>
    <w:rsid w:val="00EA4BD6"/>
    <w:rsid w:val="00EA4C04"/>
    <w:rsid w:val="00EA4C1D"/>
    <w:rsid w:val="00EA4E23"/>
    <w:rsid w:val="00EA4EC9"/>
    <w:rsid w:val="00EA4F28"/>
    <w:rsid w:val="00EA4FE7"/>
    <w:rsid w:val="00EA5148"/>
    <w:rsid w:val="00EA5523"/>
    <w:rsid w:val="00EA568E"/>
    <w:rsid w:val="00EA5912"/>
    <w:rsid w:val="00EA5964"/>
    <w:rsid w:val="00EA5C27"/>
    <w:rsid w:val="00EA5C8B"/>
    <w:rsid w:val="00EA5E0F"/>
    <w:rsid w:val="00EA5F53"/>
    <w:rsid w:val="00EA623B"/>
    <w:rsid w:val="00EA650E"/>
    <w:rsid w:val="00EA6686"/>
    <w:rsid w:val="00EA6827"/>
    <w:rsid w:val="00EA6BC4"/>
    <w:rsid w:val="00EA6D64"/>
    <w:rsid w:val="00EA6DBD"/>
    <w:rsid w:val="00EA6FE4"/>
    <w:rsid w:val="00EA7138"/>
    <w:rsid w:val="00EA71A5"/>
    <w:rsid w:val="00EA736F"/>
    <w:rsid w:val="00EA73A6"/>
    <w:rsid w:val="00EA73C5"/>
    <w:rsid w:val="00EA7576"/>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1F7"/>
    <w:rsid w:val="00EB325A"/>
    <w:rsid w:val="00EB3439"/>
    <w:rsid w:val="00EB349E"/>
    <w:rsid w:val="00EB354C"/>
    <w:rsid w:val="00EB35AC"/>
    <w:rsid w:val="00EB37AD"/>
    <w:rsid w:val="00EB38C2"/>
    <w:rsid w:val="00EB39C2"/>
    <w:rsid w:val="00EB3B3E"/>
    <w:rsid w:val="00EB3B62"/>
    <w:rsid w:val="00EB3C14"/>
    <w:rsid w:val="00EB3EE4"/>
    <w:rsid w:val="00EB3F68"/>
    <w:rsid w:val="00EB40B1"/>
    <w:rsid w:val="00EB4179"/>
    <w:rsid w:val="00EB418D"/>
    <w:rsid w:val="00EB4196"/>
    <w:rsid w:val="00EB433A"/>
    <w:rsid w:val="00EB4384"/>
    <w:rsid w:val="00EB4405"/>
    <w:rsid w:val="00EB44C1"/>
    <w:rsid w:val="00EB4519"/>
    <w:rsid w:val="00EB469A"/>
    <w:rsid w:val="00EB4A85"/>
    <w:rsid w:val="00EB4AD8"/>
    <w:rsid w:val="00EB4DD5"/>
    <w:rsid w:val="00EB4DED"/>
    <w:rsid w:val="00EB4F83"/>
    <w:rsid w:val="00EB5369"/>
    <w:rsid w:val="00EB54B6"/>
    <w:rsid w:val="00EB54F0"/>
    <w:rsid w:val="00EB553D"/>
    <w:rsid w:val="00EB584C"/>
    <w:rsid w:val="00EB5863"/>
    <w:rsid w:val="00EB59A1"/>
    <w:rsid w:val="00EB59D9"/>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1C5"/>
    <w:rsid w:val="00EB720F"/>
    <w:rsid w:val="00EB7307"/>
    <w:rsid w:val="00EB751D"/>
    <w:rsid w:val="00EB768C"/>
    <w:rsid w:val="00EB772B"/>
    <w:rsid w:val="00EB772D"/>
    <w:rsid w:val="00EB776E"/>
    <w:rsid w:val="00EB779F"/>
    <w:rsid w:val="00EB7866"/>
    <w:rsid w:val="00EB78D4"/>
    <w:rsid w:val="00EB78D5"/>
    <w:rsid w:val="00EB7942"/>
    <w:rsid w:val="00EB7A33"/>
    <w:rsid w:val="00EB7BB8"/>
    <w:rsid w:val="00EB7BCE"/>
    <w:rsid w:val="00EB7D1C"/>
    <w:rsid w:val="00EB7D75"/>
    <w:rsid w:val="00EB7D7B"/>
    <w:rsid w:val="00EC04FE"/>
    <w:rsid w:val="00EC06C7"/>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1FEC"/>
    <w:rsid w:val="00EC204E"/>
    <w:rsid w:val="00EC2060"/>
    <w:rsid w:val="00EC20A7"/>
    <w:rsid w:val="00EC21EE"/>
    <w:rsid w:val="00EC2458"/>
    <w:rsid w:val="00EC248B"/>
    <w:rsid w:val="00EC249E"/>
    <w:rsid w:val="00EC2591"/>
    <w:rsid w:val="00EC2645"/>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1F"/>
    <w:rsid w:val="00EC3C6E"/>
    <w:rsid w:val="00EC3C87"/>
    <w:rsid w:val="00EC42F4"/>
    <w:rsid w:val="00EC4888"/>
    <w:rsid w:val="00EC48E1"/>
    <w:rsid w:val="00EC48FF"/>
    <w:rsid w:val="00EC4904"/>
    <w:rsid w:val="00EC49B3"/>
    <w:rsid w:val="00EC4A2F"/>
    <w:rsid w:val="00EC4A92"/>
    <w:rsid w:val="00EC4D8F"/>
    <w:rsid w:val="00EC4DBF"/>
    <w:rsid w:val="00EC4DF6"/>
    <w:rsid w:val="00EC4F01"/>
    <w:rsid w:val="00EC4F49"/>
    <w:rsid w:val="00EC4F81"/>
    <w:rsid w:val="00EC5384"/>
    <w:rsid w:val="00EC5555"/>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CFC"/>
    <w:rsid w:val="00EC6D30"/>
    <w:rsid w:val="00EC6D84"/>
    <w:rsid w:val="00EC7235"/>
    <w:rsid w:val="00EC7387"/>
    <w:rsid w:val="00EC745E"/>
    <w:rsid w:val="00EC74D5"/>
    <w:rsid w:val="00EC75E1"/>
    <w:rsid w:val="00EC75EE"/>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0C"/>
    <w:rsid w:val="00ED2F87"/>
    <w:rsid w:val="00ED31B6"/>
    <w:rsid w:val="00ED33AE"/>
    <w:rsid w:val="00ED3581"/>
    <w:rsid w:val="00ED35B7"/>
    <w:rsid w:val="00ED364D"/>
    <w:rsid w:val="00ED376C"/>
    <w:rsid w:val="00ED3775"/>
    <w:rsid w:val="00ED3806"/>
    <w:rsid w:val="00ED39BB"/>
    <w:rsid w:val="00ED39FC"/>
    <w:rsid w:val="00ED3B81"/>
    <w:rsid w:val="00ED3D6E"/>
    <w:rsid w:val="00ED3DEE"/>
    <w:rsid w:val="00ED4140"/>
    <w:rsid w:val="00ED4283"/>
    <w:rsid w:val="00ED428D"/>
    <w:rsid w:val="00ED4995"/>
    <w:rsid w:val="00ED4A6D"/>
    <w:rsid w:val="00ED4D10"/>
    <w:rsid w:val="00ED5085"/>
    <w:rsid w:val="00ED5266"/>
    <w:rsid w:val="00ED54E9"/>
    <w:rsid w:val="00ED55EA"/>
    <w:rsid w:val="00ED56DA"/>
    <w:rsid w:val="00ED59AB"/>
    <w:rsid w:val="00ED5C97"/>
    <w:rsid w:val="00ED5D34"/>
    <w:rsid w:val="00ED5D63"/>
    <w:rsid w:val="00ED5DE4"/>
    <w:rsid w:val="00ED60C6"/>
    <w:rsid w:val="00ED622B"/>
    <w:rsid w:val="00ED63B7"/>
    <w:rsid w:val="00ED63BF"/>
    <w:rsid w:val="00ED6553"/>
    <w:rsid w:val="00ED6574"/>
    <w:rsid w:val="00ED67A0"/>
    <w:rsid w:val="00ED692C"/>
    <w:rsid w:val="00ED6A1A"/>
    <w:rsid w:val="00ED6B01"/>
    <w:rsid w:val="00ED6CAD"/>
    <w:rsid w:val="00ED6CE4"/>
    <w:rsid w:val="00ED6D4A"/>
    <w:rsid w:val="00ED6DA3"/>
    <w:rsid w:val="00ED6EBB"/>
    <w:rsid w:val="00ED721A"/>
    <w:rsid w:val="00ED738C"/>
    <w:rsid w:val="00ED7596"/>
    <w:rsid w:val="00ED76B2"/>
    <w:rsid w:val="00ED76E3"/>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714"/>
    <w:rsid w:val="00EE183A"/>
    <w:rsid w:val="00EE196E"/>
    <w:rsid w:val="00EE1BAD"/>
    <w:rsid w:val="00EE1D2C"/>
    <w:rsid w:val="00EE1F69"/>
    <w:rsid w:val="00EE2018"/>
    <w:rsid w:val="00EE20BF"/>
    <w:rsid w:val="00EE218F"/>
    <w:rsid w:val="00EE256C"/>
    <w:rsid w:val="00EE258C"/>
    <w:rsid w:val="00EE27A0"/>
    <w:rsid w:val="00EE28FC"/>
    <w:rsid w:val="00EE2A54"/>
    <w:rsid w:val="00EE2A61"/>
    <w:rsid w:val="00EE2A65"/>
    <w:rsid w:val="00EE2AE7"/>
    <w:rsid w:val="00EE2C48"/>
    <w:rsid w:val="00EE2F52"/>
    <w:rsid w:val="00EE2FA1"/>
    <w:rsid w:val="00EE3157"/>
    <w:rsid w:val="00EE317B"/>
    <w:rsid w:val="00EE32A1"/>
    <w:rsid w:val="00EE3332"/>
    <w:rsid w:val="00EE341D"/>
    <w:rsid w:val="00EE35A7"/>
    <w:rsid w:val="00EE3663"/>
    <w:rsid w:val="00EE3833"/>
    <w:rsid w:val="00EE391C"/>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76"/>
    <w:rsid w:val="00EE49E0"/>
    <w:rsid w:val="00EE4BDE"/>
    <w:rsid w:val="00EE4BE0"/>
    <w:rsid w:val="00EE4EA1"/>
    <w:rsid w:val="00EE4F24"/>
    <w:rsid w:val="00EE56F2"/>
    <w:rsid w:val="00EE58B6"/>
    <w:rsid w:val="00EE5A27"/>
    <w:rsid w:val="00EE5AB1"/>
    <w:rsid w:val="00EE5CC4"/>
    <w:rsid w:val="00EE5D18"/>
    <w:rsid w:val="00EE5E06"/>
    <w:rsid w:val="00EE5E75"/>
    <w:rsid w:val="00EE632E"/>
    <w:rsid w:val="00EE65BB"/>
    <w:rsid w:val="00EE662E"/>
    <w:rsid w:val="00EE6682"/>
    <w:rsid w:val="00EE6706"/>
    <w:rsid w:val="00EE6739"/>
    <w:rsid w:val="00EE67D1"/>
    <w:rsid w:val="00EE695F"/>
    <w:rsid w:val="00EE69B1"/>
    <w:rsid w:val="00EE6AE9"/>
    <w:rsid w:val="00EE6C29"/>
    <w:rsid w:val="00EE6C5A"/>
    <w:rsid w:val="00EE6D25"/>
    <w:rsid w:val="00EE6E77"/>
    <w:rsid w:val="00EE6FD1"/>
    <w:rsid w:val="00EE70E0"/>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38"/>
    <w:rsid w:val="00EF0099"/>
    <w:rsid w:val="00EF01FA"/>
    <w:rsid w:val="00EF028C"/>
    <w:rsid w:val="00EF0322"/>
    <w:rsid w:val="00EF03CA"/>
    <w:rsid w:val="00EF049C"/>
    <w:rsid w:val="00EF04C6"/>
    <w:rsid w:val="00EF0649"/>
    <w:rsid w:val="00EF064B"/>
    <w:rsid w:val="00EF0702"/>
    <w:rsid w:val="00EF07EF"/>
    <w:rsid w:val="00EF080D"/>
    <w:rsid w:val="00EF087C"/>
    <w:rsid w:val="00EF099A"/>
    <w:rsid w:val="00EF0A8E"/>
    <w:rsid w:val="00EF0B9D"/>
    <w:rsid w:val="00EF0C52"/>
    <w:rsid w:val="00EF0CBF"/>
    <w:rsid w:val="00EF0D10"/>
    <w:rsid w:val="00EF1093"/>
    <w:rsid w:val="00EF12B2"/>
    <w:rsid w:val="00EF1315"/>
    <w:rsid w:val="00EF1322"/>
    <w:rsid w:val="00EF13A7"/>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04"/>
    <w:rsid w:val="00EF3556"/>
    <w:rsid w:val="00EF3695"/>
    <w:rsid w:val="00EF370C"/>
    <w:rsid w:val="00EF377A"/>
    <w:rsid w:val="00EF37DF"/>
    <w:rsid w:val="00EF38B7"/>
    <w:rsid w:val="00EF3BD7"/>
    <w:rsid w:val="00EF3C06"/>
    <w:rsid w:val="00EF401A"/>
    <w:rsid w:val="00EF402A"/>
    <w:rsid w:val="00EF409D"/>
    <w:rsid w:val="00EF420C"/>
    <w:rsid w:val="00EF44F0"/>
    <w:rsid w:val="00EF44FB"/>
    <w:rsid w:val="00EF4545"/>
    <w:rsid w:val="00EF4558"/>
    <w:rsid w:val="00EF4802"/>
    <w:rsid w:val="00EF4872"/>
    <w:rsid w:val="00EF4A24"/>
    <w:rsid w:val="00EF4C98"/>
    <w:rsid w:val="00EF4FD8"/>
    <w:rsid w:val="00EF5062"/>
    <w:rsid w:val="00EF5123"/>
    <w:rsid w:val="00EF5272"/>
    <w:rsid w:val="00EF5294"/>
    <w:rsid w:val="00EF5498"/>
    <w:rsid w:val="00EF54D1"/>
    <w:rsid w:val="00EF5588"/>
    <w:rsid w:val="00EF5632"/>
    <w:rsid w:val="00EF5782"/>
    <w:rsid w:val="00EF5947"/>
    <w:rsid w:val="00EF5AD7"/>
    <w:rsid w:val="00EF5CA2"/>
    <w:rsid w:val="00EF5CF8"/>
    <w:rsid w:val="00EF5D49"/>
    <w:rsid w:val="00EF5E0A"/>
    <w:rsid w:val="00EF5E6B"/>
    <w:rsid w:val="00EF602B"/>
    <w:rsid w:val="00EF622A"/>
    <w:rsid w:val="00EF62CA"/>
    <w:rsid w:val="00EF633D"/>
    <w:rsid w:val="00EF65CE"/>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AEB"/>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38"/>
    <w:rsid w:val="00F01C57"/>
    <w:rsid w:val="00F01C8F"/>
    <w:rsid w:val="00F01DB6"/>
    <w:rsid w:val="00F01DC8"/>
    <w:rsid w:val="00F01E6B"/>
    <w:rsid w:val="00F02028"/>
    <w:rsid w:val="00F02283"/>
    <w:rsid w:val="00F0232D"/>
    <w:rsid w:val="00F02382"/>
    <w:rsid w:val="00F0241C"/>
    <w:rsid w:val="00F02546"/>
    <w:rsid w:val="00F02569"/>
    <w:rsid w:val="00F026BE"/>
    <w:rsid w:val="00F026E3"/>
    <w:rsid w:val="00F027AF"/>
    <w:rsid w:val="00F0291B"/>
    <w:rsid w:val="00F029F1"/>
    <w:rsid w:val="00F02CBB"/>
    <w:rsid w:val="00F02D73"/>
    <w:rsid w:val="00F02DA7"/>
    <w:rsid w:val="00F02F21"/>
    <w:rsid w:val="00F02F5C"/>
    <w:rsid w:val="00F03062"/>
    <w:rsid w:val="00F030EA"/>
    <w:rsid w:val="00F03159"/>
    <w:rsid w:val="00F031EE"/>
    <w:rsid w:val="00F033F6"/>
    <w:rsid w:val="00F0340E"/>
    <w:rsid w:val="00F036D5"/>
    <w:rsid w:val="00F037B7"/>
    <w:rsid w:val="00F037F2"/>
    <w:rsid w:val="00F0389C"/>
    <w:rsid w:val="00F039EA"/>
    <w:rsid w:val="00F03A76"/>
    <w:rsid w:val="00F03C26"/>
    <w:rsid w:val="00F03CBF"/>
    <w:rsid w:val="00F03DF8"/>
    <w:rsid w:val="00F03F14"/>
    <w:rsid w:val="00F040E8"/>
    <w:rsid w:val="00F04AAF"/>
    <w:rsid w:val="00F04ACD"/>
    <w:rsid w:val="00F04C54"/>
    <w:rsid w:val="00F04CAA"/>
    <w:rsid w:val="00F04CC1"/>
    <w:rsid w:val="00F04E4E"/>
    <w:rsid w:val="00F04ED0"/>
    <w:rsid w:val="00F0502D"/>
    <w:rsid w:val="00F05364"/>
    <w:rsid w:val="00F05658"/>
    <w:rsid w:val="00F05682"/>
    <w:rsid w:val="00F05759"/>
    <w:rsid w:val="00F05793"/>
    <w:rsid w:val="00F0586D"/>
    <w:rsid w:val="00F058B2"/>
    <w:rsid w:val="00F058D9"/>
    <w:rsid w:val="00F05942"/>
    <w:rsid w:val="00F059EE"/>
    <w:rsid w:val="00F06044"/>
    <w:rsid w:val="00F0604F"/>
    <w:rsid w:val="00F06061"/>
    <w:rsid w:val="00F0614C"/>
    <w:rsid w:val="00F06253"/>
    <w:rsid w:val="00F062B4"/>
    <w:rsid w:val="00F062FB"/>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49A"/>
    <w:rsid w:val="00F116B4"/>
    <w:rsid w:val="00F11705"/>
    <w:rsid w:val="00F11710"/>
    <w:rsid w:val="00F1184B"/>
    <w:rsid w:val="00F11AF9"/>
    <w:rsid w:val="00F11B0B"/>
    <w:rsid w:val="00F11BA5"/>
    <w:rsid w:val="00F11D01"/>
    <w:rsid w:val="00F11DC6"/>
    <w:rsid w:val="00F11EF0"/>
    <w:rsid w:val="00F121C4"/>
    <w:rsid w:val="00F12224"/>
    <w:rsid w:val="00F12351"/>
    <w:rsid w:val="00F12412"/>
    <w:rsid w:val="00F1258D"/>
    <w:rsid w:val="00F126C7"/>
    <w:rsid w:val="00F12926"/>
    <w:rsid w:val="00F1293D"/>
    <w:rsid w:val="00F129FF"/>
    <w:rsid w:val="00F12B18"/>
    <w:rsid w:val="00F12B27"/>
    <w:rsid w:val="00F12B8C"/>
    <w:rsid w:val="00F12D81"/>
    <w:rsid w:val="00F12F29"/>
    <w:rsid w:val="00F1300D"/>
    <w:rsid w:val="00F1306D"/>
    <w:rsid w:val="00F13287"/>
    <w:rsid w:val="00F134C6"/>
    <w:rsid w:val="00F136D0"/>
    <w:rsid w:val="00F13739"/>
    <w:rsid w:val="00F13BA0"/>
    <w:rsid w:val="00F13CB7"/>
    <w:rsid w:val="00F13DEF"/>
    <w:rsid w:val="00F13EFE"/>
    <w:rsid w:val="00F13F9E"/>
    <w:rsid w:val="00F14190"/>
    <w:rsid w:val="00F14357"/>
    <w:rsid w:val="00F14417"/>
    <w:rsid w:val="00F146B4"/>
    <w:rsid w:val="00F14968"/>
    <w:rsid w:val="00F14D78"/>
    <w:rsid w:val="00F14E54"/>
    <w:rsid w:val="00F15023"/>
    <w:rsid w:val="00F15193"/>
    <w:rsid w:val="00F151D6"/>
    <w:rsid w:val="00F1563E"/>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7AD"/>
    <w:rsid w:val="00F16DE2"/>
    <w:rsid w:val="00F16F1D"/>
    <w:rsid w:val="00F16F3C"/>
    <w:rsid w:val="00F17051"/>
    <w:rsid w:val="00F17244"/>
    <w:rsid w:val="00F174EF"/>
    <w:rsid w:val="00F1760E"/>
    <w:rsid w:val="00F176F1"/>
    <w:rsid w:val="00F177E5"/>
    <w:rsid w:val="00F17895"/>
    <w:rsid w:val="00F179E5"/>
    <w:rsid w:val="00F17DEC"/>
    <w:rsid w:val="00F17E26"/>
    <w:rsid w:val="00F17E69"/>
    <w:rsid w:val="00F17EBC"/>
    <w:rsid w:val="00F20107"/>
    <w:rsid w:val="00F20171"/>
    <w:rsid w:val="00F201BF"/>
    <w:rsid w:val="00F20245"/>
    <w:rsid w:val="00F20358"/>
    <w:rsid w:val="00F2052B"/>
    <w:rsid w:val="00F207C5"/>
    <w:rsid w:val="00F20997"/>
    <w:rsid w:val="00F20ADF"/>
    <w:rsid w:val="00F20FD9"/>
    <w:rsid w:val="00F2120E"/>
    <w:rsid w:val="00F21559"/>
    <w:rsid w:val="00F21579"/>
    <w:rsid w:val="00F21727"/>
    <w:rsid w:val="00F21828"/>
    <w:rsid w:val="00F21889"/>
    <w:rsid w:val="00F219DE"/>
    <w:rsid w:val="00F21A27"/>
    <w:rsid w:val="00F21BBA"/>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41"/>
    <w:rsid w:val="00F22E6A"/>
    <w:rsid w:val="00F22F5E"/>
    <w:rsid w:val="00F23066"/>
    <w:rsid w:val="00F23179"/>
    <w:rsid w:val="00F233BB"/>
    <w:rsid w:val="00F233C1"/>
    <w:rsid w:val="00F23430"/>
    <w:rsid w:val="00F2351B"/>
    <w:rsid w:val="00F237F5"/>
    <w:rsid w:val="00F23CBF"/>
    <w:rsid w:val="00F23D48"/>
    <w:rsid w:val="00F23ED1"/>
    <w:rsid w:val="00F23EF4"/>
    <w:rsid w:val="00F242AD"/>
    <w:rsid w:val="00F242D3"/>
    <w:rsid w:val="00F2462B"/>
    <w:rsid w:val="00F247F2"/>
    <w:rsid w:val="00F24984"/>
    <w:rsid w:val="00F24BB4"/>
    <w:rsid w:val="00F24CE5"/>
    <w:rsid w:val="00F24F20"/>
    <w:rsid w:val="00F24FA0"/>
    <w:rsid w:val="00F2518C"/>
    <w:rsid w:val="00F2518F"/>
    <w:rsid w:val="00F252A2"/>
    <w:rsid w:val="00F252A8"/>
    <w:rsid w:val="00F254D8"/>
    <w:rsid w:val="00F25553"/>
    <w:rsid w:val="00F255C1"/>
    <w:rsid w:val="00F255C4"/>
    <w:rsid w:val="00F255D9"/>
    <w:rsid w:val="00F2572E"/>
    <w:rsid w:val="00F258BB"/>
    <w:rsid w:val="00F25B4E"/>
    <w:rsid w:val="00F25E14"/>
    <w:rsid w:val="00F25E8E"/>
    <w:rsid w:val="00F2605B"/>
    <w:rsid w:val="00F261DA"/>
    <w:rsid w:val="00F265BB"/>
    <w:rsid w:val="00F265E7"/>
    <w:rsid w:val="00F265F7"/>
    <w:rsid w:val="00F26601"/>
    <w:rsid w:val="00F26657"/>
    <w:rsid w:val="00F267D0"/>
    <w:rsid w:val="00F26CE0"/>
    <w:rsid w:val="00F26EBF"/>
    <w:rsid w:val="00F27149"/>
    <w:rsid w:val="00F272FE"/>
    <w:rsid w:val="00F27876"/>
    <w:rsid w:val="00F278EA"/>
    <w:rsid w:val="00F27921"/>
    <w:rsid w:val="00F27978"/>
    <w:rsid w:val="00F279C3"/>
    <w:rsid w:val="00F27B56"/>
    <w:rsid w:val="00F27D38"/>
    <w:rsid w:val="00F27EE3"/>
    <w:rsid w:val="00F27FA6"/>
    <w:rsid w:val="00F30169"/>
    <w:rsid w:val="00F302D2"/>
    <w:rsid w:val="00F304A4"/>
    <w:rsid w:val="00F30611"/>
    <w:rsid w:val="00F30613"/>
    <w:rsid w:val="00F3092C"/>
    <w:rsid w:val="00F30AF8"/>
    <w:rsid w:val="00F30B7C"/>
    <w:rsid w:val="00F30CDA"/>
    <w:rsid w:val="00F30E24"/>
    <w:rsid w:val="00F30FBD"/>
    <w:rsid w:val="00F30FD0"/>
    <w:rsid w:val="00F31366"/>
    <w:rsid w:val="00F313D0"/>
    <w:rsid w:val="00F3155E"/>
    <w:rsid w:val="00F3166F"/>
    <w:rsid w:val="00F31821"/>
    <w:rsid w:val="00F31844"/>
    <w:rsid w:val="00F3194F"/>
    <w:rsid w:val="00F31F80"/>
    <w:rsid w:val="00F31FEC"/>
    <w:rsid w:val="00F320A3"/>
    <w:rsid w:val="00F32166"/>
    <w:rsid w:val="00F32177"/>
    <w:rsid w:val="00F326FD"/>
    <w:rsid w:val="00F32839"/>
    <w:rsid w:val="00F32C71"/>
    <w:rsid w:val="00F3365C"/>
    <w:rsid w:val="00F33790"/>
    <w:rsid w:val="00F337C1"/>
    <w:rsid w:val="00F33867"/>
    <w:rsid w:val="00F33AC6"/>
    <w:rsid w:val="00F33AF9"/>
    <w:rsid w:val="00F33DC8"/>
    <w:rsid w:val="00F33F43"/>
    <w:rsid w:val="00F34444"/>
    <w:rsid w:val="00F34614"/>
    <w:rsid w:val="00F348DA"/>
    <w:rsid w:val="00F349BE"/>
    <w:rsid w:val="00F34D7E"/>
    <w:rsid w:val="00F34E02"/>
    <w:rsid w:val="00F34E3F"/>
    <w:rsid w:val="00F34E97"/>
    <w:rsid w:val="00F35264"/>
    <w:rsid w:val="00F3530D"/>
    <w:rsid w:val="00F355BA"/>
    <w:rsid w:val="00F3571A"/>
    <w:rsid w:val="00F35917"/>
    <w:rsid w:val="00F35A93"/>
    <w:rsid w:val="00F35CC4"/>
    <w:rsid w:val="00F35CFE"/>
    <w:rsid w:val="00F35D3C"/>
    <w:rsid w:val="00F362AB"/>
    <w:rsid w:val="00F36337"/>
    <w:rsid w:val="00F36518"/>
    <w:rsid w:val="00F365B0"/>
    <w:rsid w:val="00F36619"/>
    <w:rsid w:val="00F36635"/>
    <w:rsid w:val="00F3667C"/>
    <w:rsid w:val="00F3671F"/>
    <w:rsid w:val="00F36BE4"/>
    <w:rsid w:val="00F36CC6"/>
    <w:rsid w:val="00F36DE2"/>
    <w:rsid w:val="00F36F80"/>
    <w:rsid w:val="00F36F94"/>
    <w:rsid w:val="00F36FC0"/>
    <w:rsid w:val="00F370BF"/>
    <w:rsid w:val="00F372EA"/>
    <w:rsid w:val="00F37531"/>
    <w:rsid w:val="00F375AE"/>
    <w:rsid w:val="00F378F1"/>
    <w:rsid w:val="00F3794E"/>
    <w:rsid w:val="00F37AB7"/>
    <w:rsid w:val="00F37B39"/>
    <w:rsid w:val="00F37C2B"/>
    <w:rsid w:val="00F37D4F"/>
    <w:rsid w:val="00F37E72"/>
    <w:rsid w:val="00F37F9C"/>
    <w:rsid w:val="00F401DB"/>
    <w:rsid w:val="00F40301"/>
    <w:rsid w:val="00F403A1"/>
    <w:rsid w:val="00F403DB"/>
    <w:rsid w:val="00F403F5"/>
    <w:rsid w:val="00F405B8"/>
    <w:rsid w:val="00F4065A"/>
    <w:rsid w:val="00F4073E"/>
    <w:rsid w:val="00F40AFB"/>
    <w:rsid w:val="00F40B04"/>
    <w:rsid w:val="00F40B69"/>
    <w:rsid w:val="00F40E71"/>
    <w:rsid w:val="00F40FF0"/>
    <w:rsid w:val="00F4124C"/>
    <w:rsid w:val="00F412F0"/>
    <w:rsid w:val="00F4153C"/>
    <w:rsid w:val="00F415E9"/>
    <w:rsid w:val="00F41672"/>
    <w:rsid w:val="00F416B8"/>
    <w:rsid w:val="00F4199E"/>
    <w:rsid w:val="00F41A82"/>
    <w:rsid w:val="00F41FFF"/>
    <w:rsid w:val="00F42009"/>
    <w:rsid w:val="00F42099"/>
    <w:rsid w:val="00F421A9"/>
    <w:rsid w:val="00F42328"/>
    <w:rsid w:val="00F4238E"/>
    <w:rsid w:val="00F423A2"/>
    <w:rsid w:val="00F4275C"/>
    <w:rsid w:val="00F427C1"/>
    <w:rsid w:val="00F428C2"/>
    <w:rsid w:val="00F42A06"/>
    <w:rsid w:val="00F42B58"/>
    <w:rsid w:val="00F42CEF"/>
    <w:rsid w:val="00F42D2E"/>
    <w:rsid w:val="00F42DE8"/>
    <w:rsid w:val="00F42FB1"/>
    <w:rsid w:val="00F432F0"/>
    <w:rsid w:val="00F434B2"/>
    <w:rsid w:val="00F435D8"/>
    <w:rsid w:val="00F43671"/>
    <w:rsid w:val="00F4372B"/>
    <w:rsid w:val="00F43829"/>
    <w:rsid w:val="00F43929"/>
    <w:rsid w:val="00F4392F"/>
    <w:rsid w:val="00F439ED"/>
    <w:rsid w:val="00F43BA3"/>
    <w:rsid w:val="00F43C91"/>
    <w:rsid w:val="00F43F3D"/>
    <w:rsid w:val="00F43F81"/>
    <w:rsid w:val="00F440C2"/>
    <w:rsid w:val="00F442C9"/>
    <w:rsid w:val="00F44356"/>
    <w:rsid w:val="00F44400"/>
    <w:rsid w:val="00F444D5"/>
    <w:rsid w:val="00F44519"/>
    <w:rsid w:val="00F445C5"/>
    <w:rsid w:val="00F44668"/>
    <w:rsid w:val="00F44726"/>
    <w:rsid w:val="00F44939"/>
    <w:rsid w:val="00F44C64"/>
    <w:rsid w:val="00F44D30"/>
    <w:rsid w:val="00F44D63"/>
    <w:rsid w:val="00F44ED0"/>
    <w:rsid w:val="00F45003"/>
    <w:rsid w:val="00F45261"/>
    <w:rsid w:val="00F4534F"/>
    <w:rsid w:val="00F4551F"/>
    <w:rsid w:val="00F45693"/>
    <w:rsid w:val="00F45B0D"/>
    <w:rsid w:val="00F45B14"/>
    <w:rsid w:val="00F45C70"/>
    <w:rsid w:val="00F45D08"/>
    <w:rsid w:val="00F45D82"/>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262"/>
    <w:rsid w:val="00F47550"/>
    <w:rsid w:val="00F476A1"/>
    <w:rsid w:val="00F47818"/>
    <w:rsid w:val="00F47A4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41A"/>
    <w:rsid w:val="00F514F7"/>
    <w:rsid w:val="00F5153D"/>
    <w:rsid w:val="00F51544"/>
    <w:rsid w:val="00F517A9"/>
    <w:rsid w:val="00F5185B"/>
    <w:rsid w:val="00F5188D"/>
    <w:rsid w:val="00F5198B"/>
    <w:rsid w:val="00F51ACD"/>
    <w:rsid w:val="00F51B12"/>
    <w:rsid w:val="00F51B37"/>
    <w:rsid w:val="00F51B9D"/>
    <w:rsid w:val="00F51E4B"/>
    <w:rsid w:val="00F51E58"/>
    <w:rsid w:val="00F520DE"/>
    <w:rsid w:val="00F52138"/>
    <w:rsid w:val="00F522A6"/>
    <w:rsid w:val="00F52339"/>
    <w:rsid w:val="00F524D1"/>
    <w:rsid w:val="00F5250A"/>
    <w:rsid w:val="00F52585"/>
    <w:rsid w:val="00F52718"/>
    <w:rsid w:val="00F5277A"/>
    <w:rsid w:val="00F52CB3"/>
    <w:rsid w:val="00F52D64"/>
    <w:rsid w:val="00F52E5D"/>
    <w:rsid w:val="00F52E72"/>
    <w:rsid w:val="00F52F43"/>
    <w:rsid w:val="00F52FF5"/>
    <w:rsid w:val="00F530AC"/>
    <w:rsid w:val="00F53242"/>
    <w:rsid w:val="00F532AA"/>
    <w:rsid w:val="00F532E8"/>
    <w:rsid w:val="00F5337B"/>
    <w:rsid w:val="00F533CF"/>
    <w:rsid w:val="00F53541"/>
    <w:rsid w:val="00F5359B"/>
    <w:rsid w:val="00F535AA"/>
    <w:rsid w:val="00F5361F"/>
    <w:rsid w:val="00F53677"/>
    <w:rsid w:val="00F537CE"/>
    <w:rsid w:val="00F537FF"/>
    <w:rsid w:val="00F53832"/>
    <w:rsid w:val="00F538F4"/>
    <w:rsid w:val="00F5390A"/>
    <w:rsid w:val="00F5390B"/>
    <w:rsid w:val="00F5393A"/>
    <w:rsid w:val="00F53BB7"/>
    <w:rsid w:val="00F53F46"/>
    <w:rsid w:val="00F53F8E"/>
    <w:rsid w:val="00F53FC8"/>
    <w:rsid w:val="00F54354"/>
    <w:rsid w:val="00F544A9"/>
    <w:rsid w:val="00F546DF"/>
    <w:rsid w:val="00F547A1"/>
    <w:rsid w:val="00F547E2"/>
    <w:rsid w:val="00F54916"/>
    <w:rsid w:val="00F549DD"/>
    <w:rsid w:val="00F54BD9"/>
    <w:rsid w:val="00F54C26"/>
    <w:rsid w:val="00F54C69"/>
    <w:rsid w:val="00F54C87"/>
    <w:rsid w:val="00F54D41"/>
    <w:rsid w:val="00F54E0F"/>
    <w:rsid w:val="00F54E36"/>
    <w:rsid w:val="00F54E45"/>
    <w:rsid w:val="00F54EA5"/>
    <w:rsid w:val="00F54F6B"/>
    <w:rsid w:val="00F550D0"/>
    <w:rsid w:val="00F552A9"/>
    <w:rsid w:val="00F5542B"/>
    <w:rsid w:val="00F55461"/>
    <w:rsid w:val="00F55518"/>
    <w:rsid w:val="00F55548"/>
    <w:rsid w:val="00F55627"/>
    <w:rsid w:val="00F5579A"/>
    <w:rsid w:val="00F557A1"/>
    <w:rsid w:val="00F559F2"/>
    <w:rsid w:val="00F55C03"/>
    <w:rsid w:val="00F55C62"/>
    <w:rsid w:val="00F55C6D"/>
    <w:rsid w:val="00F55E12"/>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DDD"/>
    <w:rsid w:val="00F56E67"/>
    <w:rsid w:val="00F56E9D"/>
    <w:rsid w:val="00F56EB6"/>
    <w:rsid w:val="00F56F22"/>
    <w:rsid w:val="00F570C6"/>
    <w:rsid w:val="00F570D0"/>
    <w:rsid w:val="00F57172"/>
    <w:rsid w:val="00F57219"/>
    <w:rsid w:val="00F572D5"/>
    <w:rsid w:val="00F57480"/>
    <w:rsid w:val="00F577B6"/>
    <w:rsid w:val="00F577D7"/>
    <w:rsid w:val="00F57832"/>
    <w:rsid w:val="00F579C0"/>
    <w:rsid w:val="00F57A3E"/>
    <w:rsid w:val="00F57CE4"/>
    <w:rsid w:val="00F57D23"/>
    <w:rsid w:val="00F57E0E"/>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20"/>
    <w:rsid w:val="00F63286"/>
    <w:rsid w:val="00F63307"/>
    <w:rsid w:val="00F636DC"/>
    <w:rsid w:val="00F63765"/>
    <w:rsid w:val="00F637E1"/>
    <w:rsid w:val="00F63988"/>
    <w:rsid w:val="00F63A80"/>
    <w:rsid w:val="00F63B56"/>
    <w:rsid w:val="00F63B9D"/>
    <w:rsid w:val="00F63CEC"/>
    <w:rsid w:val="00F63EB9"/>
    <w:rsid w:val="00F63F38"/>
    <w:rsid w:val="00F64109"/>
    <w:rsid w:val="00F64279"/>
    <w:rsid w:val="00F643BA"/>
    <w:rsid w:val="00F644A3"/>
    <w:rsid w:val="00F644B6"/>
    <w:rsid w:val="00F644CB"/>
    <w:rsid w:val="00F64653"/>
    <w:rsid w:val="00F6465A"/>
    <w:rsid w:val="00F6481B"/>
    <w:rsid w:val="00F64867"/>
    <w:rsid w:val="00F64AEA"/>
    <w:rsid w:val="00F64B3E"/>
    <w:rsid w:val="00F64BF3"/>
    <w:rsid w:val="00F64E8B"/>
    <w:rsid w:val="00F64F87"/>
    <w:rsid w:val="00F64FA0"/>
    <w:rsid w:val="00F65068"/>
    <w:rsid w:val="00F650E9"/>
    <w:rsid w:val="00F65182"/>
    <w:rsid w:val="00F6532E"/>
    <w:rsid w:val="00F6540C"/>
    <w:rsid w:val="00F65577"/>
    <w:rsid w:val="00F655B7"/>
    <w:rsid w:val="00F6578B"/>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2FB"/>
    <w:rsid w:val="00F66336"/>
    <w:rsid w:val="00F66559"/>
    <w:rsid w:val="00F669A6"/>
    <w:rsid w:val="00F66A00"/>
    <w:rsid w:val="00F66A57"/>
    <w:rsid w:val="00F66BC9"/>
    <w:rsid w:val="00F66C23"/>
    <w:rsid w:val="00F66CD9"/>
    <w:rsid w:val="00F66CFB"/>
    <w:rsid w:val="00F670A9"/>
    <w:rsid w:val="00F6711F"/>
    <w:rsid w:val="00F67291"/>
    <w:rsid w:val="00F674DE"/>
    <w:rsid w:val="00F67577"/>
    <w:rsid w:val="00F67F8F"/>
    <w:rsid w:val="00F70057"/>
    <w:rsid w:val="00F700A8"/>
    <w:rsid w:val="00F70259"/>
    <w:rsid w:val="00F70291"/>
    <w:rsid w:val="00F70339"/>
    <w:rsid w:val="00F703A2"/>
    <w:rsid w:val="00F703A9"/>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553"/>
    <w:rsid w:val="00F7261F"/>
    <w:rsid w:val="00F72622"/>
    <w:rsid w:val="00F72857"/>
    <w:rsid w:val="00F72A1B"/>
    <w:rsid w:val="00F72BF7"/>
    <w:rsid w:val="00F72C62"/>
    <w:rsid w:val="00F72F7C"/>
    <w:rsid w:val="00F72FA3"/>
    <w:rsid w:val="00F72FEC"/>
    <w:rsid w:val="00F73045"/>
    <w:rsid w:val="00F732F9"/>
    <w:rsid w:val="00F73730"/>
    <w:rsid w:val="00F7384C"/>
    <w:rsid w:val="00F738FA"/>
    <w:rsid w:val="00F739F2"/>
    <w:rsid w:val="00F73A00"/>
    <w:rsid w:val="00F73CFC"/>
    <w:rsid w:val="00F73D70"/>
    <w:rsid w:val="00F73F57"/>
    <w:rsid w:val="00F73FA5"/>
    <w:rsid w:val="00F7422D"/>
    <w:rsid w:val="00F742BB"/>
    <w:rsid w:val="00F74390"/>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A94"/>
    <w:rsid w:val="00F76AB8"/>
    <w:rsid w:val="00F76B3B"/>
    <w:rsid w:val="00F76BB5"/>
    <w:rsid w:val="00F76BD9"/>
    <w:rsid w:val="00F76CA6"/>
    <w:rsid w:val="00F76D57"/>
    <w:rsid w:val="00F76D7E"/>
    <w:rsid w:val="00F77063"/>
    <w:rsid w:val="00F77070"/>
    <w:rsid w:val="00F772A9"/>
    <w:rsid w:val="00F772D0"/>
    <w:rsid w:val="00F773D5"/>
    <w:rsid w:val="00F7746E"/>
    <w:rsid w:val="00F77823"/>
    <w:rsid w:val="00F77A8C"/>
    <w:rsid w:val="00F77EEA"/>
    <w:rsid w:val="00F8000E"/>
    <w:rsid w:val="00F80106"/>
    <w:rsid w:val="00F801EB"/>
    <w:rsid w:val="00F80318"/>
    <w:rsid w:val="00F803D0"/>
    <w:rsid w:val="00F8050B"/>
    <w:rsid w:val="00F80580"/>
    <w:rsid w:val="00F80703"/>
    <w:rsid w:val="00F80758"/>
    <w:rsid w:val="00F807B0"/>
    <w:rsid w:val="00F80948"/>
    <w:rsid w:val="00F80DA2"/>
    <w:rsid w:val="00F81385"/>
    <w:rsid w:val="00F81387"/>
    <w:rsid w:val="00F814F3"/>
    <w:rsid w:val="00F81636"/>
    <w:rsid w:val="00F81A69"/>
    <w:rsid w:val="00F81B99"/>
    <w:rsid w:val="00F81D4C"/>
    <w:rsid w:val="00F81DF8"/>
    <w:rsid w:val="00F81F91"/>
    <w:rsid w:val="00F81FA3"/>
    <w:rsid w:val="00F820A2"/>
    <w:rsid w:val="00F820AE"/>
    <w:rsid w:val="00F820BA"/>
    <w:rsid w:val="00F82134"/>
    <w:rsid w:val="00F8228B"/>
    <w:rsid w:val="00F822C6"/>
    <w:rsid w:val="00F822E3"/>
    <w:rsid w:val="00F82349"/>
    <w:rsid w:val="00F82441"/>
    <w:rsid w:val="00F8247F"/>
    <w:rsid w:val="00F824A9"/>
    <w:rsid w:val="00F826B1"/>
    <w:rsid w:val="00F82795"/>
    <w:rsid w:val="00F82866"/>
    <w:rsid w:val="00F82A12"/>
    <w:rsid w:val="00F82BAC"/>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BFC"/>
    <w:rsid w:val="00F83C3B"/>
    <w:rsid w:val="00F83F60"/>
    <w:rsid w:val="00F841FB"/>
    <w:rsid w:val="00F84260"/>
    <w:rsid w:val="00F842C9"/>
    <w:rsid w:val="00F84342"/>
    <w:rsid w:val="00F84421"/>
    <w:rsid w:val="00F8449B"/>
    <w:rsid w:val="00F846FE"/>
    <w:rsid w:val="00F84888"/>
    <w:rsid w:val="00F848AE"/>
    <w:rsid w:val="00F848D7"/>
    <w:rsid w:val="00F848DB"/>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8EC"/>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87F36"/>
    <w:rsid w:val="00F90443"/>
    <w:rsid w:val="00F9059D"/>
    <w:rsid w:val="00F906F0"/>
    <w:rsid w:val="00F9070D"/>
    <w:rsid w:val="00F907C5"/>
    <w:rsid w:val="00F9088D"/>
    <w:rsid w:val="00F90985"/>
    <w:rsid w:val="00F90987"/>
    <w:rsid w:val="00F90A54"/>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209"/>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2E"/>
    <w:rsid w:val="00F94182"/>
    <w:rsid w:val="00F9431F"/>
    <w:rsid w:val="00F94496"/>
    <w:rsid w:val="00F944D9"/>
    <w:rsid w:val="00F947FA"/>
    <w:rsid w:val="00F948CD"/>
    <w:rsid w:val="00F94AF6"/>
    <w:rsid w:val="00F94C57"/>
    <w:rsid w:val="00F94D0D"/>
    <w:rsid w:val="00F94DB3"/>
    <w:rsid w:val="00F94ECB"/>
    <w:rsid w:val="00F94EFA"/>
    <w:rsid w:val="00F9508E"/>
    <w:rsid w:val="00F9537B"/>
    <w:rsid w:val="00F95476"/>
    <w:rsid w:val="00F954B7"/>
    <w:rsid w:val="00F954CE"/>
    <w:rsid w:val="00F9555E"/>
    <w:rsid w:val="00F95604"/>
    <w:rsid w:val="00F95A6E"/>
    <w:rsid w:val="00F95AEA"/>
    <w:rsid w:val="00F95C95"/>
    <w:rsid w:val="00F95D84"/>
    <w:rsid w:val="00F95FE6"/>
    <w:rsid w:val="00F9604C"/>
    <w:rsid w:val="00F961A0"/>
    <w:rsid w:val="00F96200"/>
    <w:rsid w:val="00F962CB"/>
    <w:rsid w:val="00F963DE"/>
    <w:rsid w:val="00F96488"/>
    <w:rsid w:val="00F96500"/>
    <w:rsid w:val="00F96553"/>
    <w:rsid w:val="00F96756"/>
    <w:rsid w:val="00F968FB"/>
    <w:rsid w:val="00F9698E"/>
    <w:rsid w:val="00F96B6E"/>
    <w:rsid w:val="00F96BC8"/>
    <w:rsid w:val="00F96CD6"/>
    <w:rsid w:val="00F96D23"/>
    <w:rsid w:val="00F96DEE"/>
    <w:rsid w:val="00F97093"/>
    <w:rsid w:val="00F97279"/>
    <w:rsid w:val="00F972AA"/>
    <w:rsid w:val="00F97317"/>
    <w:rsid w:val="00F97437"/>
    <w:rsid w:val="00F976BC"/>
    <w:rsid w:val="00F9777B"/>
    <w:rsid w:val="00F97AF5"/>
    <w:rsid w:val="00F97CBE"/>
    <w:rsid w:val="00F97ED3"/>
    <w:rsid w:val="00F97F32"/>
    <w:rsid w:val="00F97F4A"/>
    <w:rsid w:val="00FA0008"/>
    <w:rsid w:val="00FA005C"/>
    <w:rsid w:val="00FA015A"/>
    <w:rsid w:val="00FA0204"/>
    <w:rsid w:val="00FA0289"/>
    <w:rsid w:val="00FA0381"/>
    <w:rsid w:val="00FA06E6"/>
    <w:rsid w:val="00FA0DFB"/>
    <w:rsid w:val="00FA0E27"/>
    <w:rsid w:val="00FA11B0"/>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912"/>
    <w:rsid w:val="00FA3B99"/>
    <w:rsid w:val="00FA3C23"/>
    <w:rsid w:val="00FA3FA7"/>
    <w:rsid w:val="00FA40A8"/>
    <w:rsid w:val="00FA412F"/>
    <w:rsid w:val="00FA413A"/>
    <w:rsid w:val="00FA4144"/>
    <w:rsid w:val="00FA4308"/>
    <w:rsid w:val="00FA439F"/>
    <w:rsid w:val="00FA43BC"/>
    <w:rsid w:val="00FA446E"/>
    <w:rsid w:val="00FA45A8"/>
    <w:rsid w:val="00FA4694"/>
    <w:rsid w:val="00FA4860"/>
    <w:rsid w:val="00FA49EB"/>
    <w:rsid w:val="00FA4C74"/>
    <w:rsid w:val="00FA4DDF"/>
    <w:rsid w:val="00FA4E1A"/>
    <w:rsid w:val="00FA4EE6"/>
    <w:rsid w:val="00FA4EF0"/>
    <w:rsid w:val="00FA4F4E"/>
    <w:rsid w:val="00FA4F6E"/>
    <w:rsid w:val="00FA50A8"/>
    <w:rsid w:val="00FA5192"/>
    <w:rsid w:val="00FA534C"/>
    <w:rsid w:val="00FA555B"/>
    <w:rsid w:val="00FA559A"/>
    <w:rsid w:val="00FA5986"/>
    <w:rsid w:val="00FA5A35"/>
    <w:rsid w:val="00FA5A42"/>
    <w:rsid w:val="00FA5A9E"/>
    <w:rsid w:val="00FA5B4E"/>
    <w:rsid w:val="00FA5C71"/>
    <w:rsid w:val="00FA5DDE"/>
    <w:rsid w:val="00FA60AD"/>
    <w:rsid w:val="00FA615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E4"/>
    <w:rsid w:val="00FA70F9"/>
    <w:rsid w:val="00FA710E"/>
    <w:rsid w:val="00FA7114"/>
    <w:rsid w:val="00FA7363"/>
    <w:rsid w:val="00FA7498"/>
    <w:rsid w:val="00FA781F"/>
    <w:rsid w:val="00FA78B8"/>
    <w:rsid w:val="00FA78CA"/>
    <w:rsid w:val="00FA7C54"/>
    <w:rsid w:val="00FA7DF0"/>
    <w:rsid w:val="00FB0019"/>
    <w:rsid w:val="00FB0199"/>
    <w:rsid w:val="00FB0469"/>
    <w:rsid w:val="00FB052D"/>
    <w:rsid w:val="00FB0662"/>
    <w:rsid w:val="00FB0991"/>
    <w:rsid w:val="00FB0A23"/>
    <w:rsid w:val="00FB0BF9"/>
    <w:rsid w:val="00FB0DB2"/>
    <w:rsid w:val="00FB0EB6"/>
    <w:rsid w:val="00FB0F5A"/>
    <w:rsid w:val="00FB10D6"/>
    <w:rsid w:val="00FB125E"/>
    <w:rsid w:val="00FB12AF"/>
    <w:rsid w:val="00FB1A7D"/>
    <w:rsid w:val="00FB1C20"/>
    <w:rsid w:val="00FB1CBD"/>
    <w:rsid w:val="00FB1CBE"/>
    <w:rsid w:val="00FB2160"/>
    <w:rsid w:val="00FB22C7"/>
    <w:rsid w:val="00FB22D7"/>
    <w:rsid w:val="00FB2379"/>
    <w:rsid w:val="00FB241C"/>
    <w:rsid w:val="00FB2A39"/>
    <w:rsid w:val="00FB2D1D"/>
    <w:rsid w:val="00FB2D56"/>
    <w:rsid w:val="00FB2D68"/>
    <w:rsid w:val="00FB2EE8"/>
    <w:rsid w:val="00FB2F9A"/>
    <w:rsid w:val="00FB312C"/>
    <w:rsid w:val="00FB314E"/>
    <w:rsid w:val="00FB32A6"/>
    <w:rsid w:val="00FB3503"/>
    <w:rsid w:val="00FB3826"/>
    <w:rsid w:val="00FB3953"/>
    <w:rsid w:val="00FB3B02"/>
    <w:rsid w:val="00FB3B1A"/>
    <w:rsid w:val="00FB3BAA"/>
    <w:rsid w:val="00FB3CB7"/>
    <w:rsid w:val="00FB3D88"/>
    <w:rsid w:val="00FB3E71"/>
    <w:rsid w:val="00FB4329"/>
    <w:rsid w:val="00FB4347"/>
    <w:rsid w:val="00FB44E4"/>
    <w:rsid w:val="00FB4586"/>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BDC"/>
    <w:rsid w:val="00FB6CA4"/>
    <w:rsid w:val="00FB6CF8"/>
    <w:rsid w:val="00FB6E4D"/>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65B"/>
    <w:rsid w:val="00FC0754"/>
    <w:rsid w:val="00FC0B13"/>
    <w:rsid w:val="00FC0B31"/>
    <w:rsid w:val="00FC0BE8"/>
    <w:rsid w:val="00FC0BEA"/>
    <w:rsid w:val="00FC0E1F"/>
    <w:rsid w:val="00FC0E21"/>
    <w:rsid w:val="00FC0FDF"/>
    <w:rsid w:val="00FC106F"/>
    <w:rsid w:val="00FC110F"/>
    <w:rsid w:val="00FC1115"/>
    <w:rsid w:val="00FC1148"/>
    <w:rsid w:val="00FC16EE"/>
    <w:rsid w:val="00FC1709"/>
    <w:rsid w:val="00FC19B4"/>
    <w:rsid w:val="00FC1C63"/>
    <w:rsid w:val="00FC1D84"/>
    <w:rsid w:val="00FC1F22"/>
    <w:rsid w:val="00FC1F6E"/>
    <w:rsid w:val="00FC1F7B"/>
    <w:rsid w:val="00FC26E0"/>
    <w:rsid w:val="00FC2837"/>
    <w:rsid w:val="00FC2890"/>
    <w:rsid w:val="00FC2909"/>
    <w:rsid w:val="00FC2A98"/>
    <w:rsid w:val="00FC2D9C"/>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40"/>
    <w:rsid w:val="00FC5464"/>
    <w:rsid w:val="00FC5637"/>
    <w:rsid w:val="00FC57F6"/>
    <w:rsid w:val="00FC592E"/>
    <w:rsid w:val="00FC5A92"/>
    <w:rsid w:val="00FC5AB8"/>
    <w:rsid w:val="00FC5C7C"/>
    <w:rsid w:val="00FC5D9A"/>
    <w:rsid w:val="00FC5E70"/>
    <w:rsid w:val="00FC5F5E"/>
    <w:rsid w:val="00FC60AD"/>
    <w:rsid w:val="00FC61FB"/>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6CE8"/>
    <w:rsid w:val="00FC72E3"/>
    <w:rsid w:val="00FC731C"/>
    <w:rsid w:val="00FC73AB"/>
    <w:rsid w:val="00FC73D0"/>
    <w:rsid w:val="00FC7452"/>
    <w:rsid w:val="00FC7579"/>
    <w:rsid w:val="00FC76B0"/>
    <w:rsid w:val="00FC7728"/>
    <w:rsid w:val="00FC7951"/>
    <w:rsid w:val="00FC7989"/>
    <w:rsid w:val="00FC7A25"/>
    <w:rsid w:val="00FC7C1B"/>
    <w:rsid w:val="00FC7DF5"/>
    <w:rsid w:val="00FC7E83"/>
    <w:rsid w:val="00FC7EA9"/>
    <w:rsid w:val="00FC7EAE"/>
    <w:rsid w:val="00FC7EE3"/>
    <w:rsid w:val="00FD00C1"/>
    <w:rsid w:val="00FD031F"/>
    <w:rsid w:val="00FD0446"/>
    <w:rsid w:val="00FD04A6"/>
    <w:rsid w:val="00FD0519"/>
    <w:rsid w:val="00FD0674"/>
    <w:rsid w:val="00FD0838"/>
    <w:rsid w:val="00FD0CED"/>
    <w:rsid w:val="00FD0D4B"/>
    <w:rsid w:val="00FD0E81"/>
    <w:rsid w:val="00FD1195"/>
    <w:rsid w:val="00FD119C"/>
    <w:rsid w:val="00FD11EB"/>
    <w:rsid w:val="00FD123A"/>
    <w:rsid w:val="00FD13A3"/>
    <w:rsid w:val="00FD14B7"/>
    <w:rsid w:val="00FD15F9"/>
    <w:rsid w:val="00FD17C6"/>
    <w:rsid w:val="00FD192A"/>
    <w:rsid w:val="00FD236B"/>
    <w:rsid w:val="00FD243E"/>
    <w:rsid w:val="00FD245D"/>
    <w:rsid w:val="00FD2551"/>
    <w:rsid w:val="00FD258C"/>
    <w:rsid w:val="00FD25F6"/>
    <w:rsid w:val="00FD26B9"/>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CED"/>
    <w:rsid w:val="00FD3D45"/>
    <w:rsid w:val="00FD3D93"/>
    <w:rsid w:val="00FD3D97"/>
    <w:rsid w:val="00FD3EFB"/>
    <w:rsid w:val="00FD3F09"/>
    <w:rsid w:val="00FD4055"/>
    <w:rsid w:val="00FD413B"/>
    <w:rsid w:val="00FD4345"/>
    <w:rsid w:val="00FD45EF"/>
    <w:rsid w:val="00FD4636"/>
    <w:rsid w:val="00FD4774"/>
    <w:rsid w:val="00FD4806"/>
    <w:rsid w:val="00FD4BA4"/>
    <w:rsid w:val="00FD4C37"/>
    <w:rsid w:val="00FD4CF6"/>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BCA"/>
    <w:rsid w:val="00FD5C6C"/>
    <w:rsid w:val="00FD5CBB"/>
    <w:rsid w:val="00FD5EBE"/>
    <w:rsid w:val="00FD60B3"/>
    <w:rsid w:val="00FD6165"/>
    <w:rsid w:val="00FD6282"/>
    <w:rsid w:val="00FD6517"/>
    <w:rsid w:val="00FD6564"/>
    <w:rsid w:val="00FD65DB"/>
    <w:rsid w:val="00FD66D0"/>
    <w:rsid w:val="00FD67F4"/>
    <w:rsid w:val="00FD6B74"/>
    <w:rsid w:val="00FD6DC2"/>
    <w:rsid w:val="00FD6E9C"/>
    <w:rsid w:val="00FD70AE"/>
    <w:rsid w:val="00FD738F"/>
    <w:rsid w:val="00FD73BE"/>
    <w:rsid w:val="00FD7400"/>
    <w:rsid w:val="00FD7422"/>
    <w:rsid w:val="00FD75A6"/>
    <w:rsid w:val="00FD75E6"/>
    <w:rsid w:val="00FD7779"/>
    <w:rsid w:val="00FD7823"/>
    <w:rsid w:val="00FD785A"/>
    <w:rsid w:val="00FD78BA"/>
    <w:rsid w:val="00FD7A7D"/>
    <w:rsid w:val="00FD7AF3"/>
    <w:rsid w:val="00FD7B2E"/>
    <w:rsid w:val="00FD7E84"/>
    <w:rsid w:val="00FD7ECD"/>
    <w:rsid w:val="00FD7EF5"/>
    <w:rsid w:val="00FE0012"/>
    <w:rsid w:val="00FE002E"/>
    <w:rsid w:val="00FE00C5"/>
    <w:rsid w:val="00FE00D2"/>
    <w:rsid w:val="00FE0392"/>
    <w:rsid w:val="00FE0673"/>
    <w:rsid w:val="00FE0891"/>
    <w:rsid w:val="00FE0AC0"/>
    <w:rsid w:val="00FE0CF5"/>
    <w:rsid w:val="00FE0DEC"/>
    <w:rsid w:val="00FE0EA1"/>
    <w:rsid w:val="00FE0F44"/>
    <w:rsid w:val="00FE1089"/>
    <w:rsid w:val="00FE125C"/>
    <w:rsid w:val="00FE1397"/>
    <w:rsid w:val="00FE1665"/>
    <w:rsid w:val="00FE188A"/>
    <w:rsid w:val="00FE195D"/>
    <w:rsid w:val="00FE22DC"/>
    <w:rsid w:val="00FE2398"/>
    <w:rsid w:val="00FE23E3"/>
    <w:rsid w:val="00FE23EB"/>
    <w:rsid w:val="00FE2488"/>
    <w:rsid w:val="00FE2510"/>
    <w:rsid w:val="00FE2563"/>
    <w:rsid w:val="00FE258A"/>
    <w:rsid w:val="00FE275F"/>
    <w:rsid w:val="00FE2804"/>
    <w:rsid w:val="00FE28ED"/>
    <w:rsid w:val="00FE28FB"/>
    <w:rsid w:val="00FE291B"/>
    <w:rsid w:val="00FE2A4E"/>
    <w:rsid w:val="00FE2B17"/>
    <w:rsid w:val="00FE2B48"/>
    <w:rsid w:val="00FE2B9F"/>
    <w:rsid w:val="00FE2CC3"/>
    <w:rsid w:val="00FE2D3B"/>
    <w:rsid w:val="00FE2DF0"/>
    <w:rsid w:val="00FE2EB9"/>
    <w:rsid w:val="00FE2EC0"/>
    <w:rsid w:val="00FE3364"/>
    <w:rsid w:val="00FE33BF"/>
    <w:rsid w:val="00FE3507"/>
    <w:rsid w:val="00FE359A"/>
    <w:rsid w:val="00FE35A7"/>
    <w:rsid w:val="00FE36B9"/>
    <w:rsid w:val="00FE3736"/>
    <w:rsid w:val="00FE375A"/>
    <w:rsid w:val="00FE3A73"/>
    <w:rsid w:val="00FE3AAF"/>
    <w:rsid w:val="00FE3BF6"/>
    <w:rsid w:val="00FE3C6C"/>
    <w:rsid w:val="00FE3DE7"/>
    <w:rsid w:val="00FE3FCA"/>
    <w:rsid w:val="00FE4032"/>
    <w:rsid w:val="00FE40FE"/>
    <w:rsid w:val="00FE4220"/>
    <w:rsid w:val="00FE4252"/>
    <w:rsid w:val="00FE42AF"/>
    <w:rsid w:val="00FE42CD"/>
    <w:rsid w:val="00FE45FD"/>
    <w:rsid w:val="00FE4864"/>
    <w:rsid w:val="00FE487C"/>
    <w:rsid w:val="00FE4A8C"/>
    <w:rsid w:val="00FE4C1B"/>
    <w:rsid w:val="00FE4CE6"/>
    <w:rsid w:val="00FE4EEC"/>
    <w:rsid w:val="00FE506D"/>
    <w:rsid w:val="00FE515A"/>
    <w:rsid w:val="00FE51F3"/>
    <w:rsid w:val="00FE521A"/>
    <w:rsid w:val="00FE529F"/>
    <w:rsid w:val="00FE53DC"/>
    <w:rsid w:val="00FE5421"/>
    <w:rsid w:val="00FE54F1"/>
    <w:rsid w:val="00FE5624"/>
    <w:rsid w:val="00FE56CB"/>
    <w:rsid w:val="00FE5A12"/>
    <w:rsid w:val="00FE5A70"/>
    <w:rsid w:val="00FE5A8B"/>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32B"/>
    <w:rsid w:val="00FE7557"/>
    <w:rsid w:val="00FE759B"/>
    <w:rsid w:val="00FE7BEA"/>
    <w:rsid w:val="00FE7C19"/>
    <w:rsid w:val="00FE7C8F"/>
    <w:rsid w:val="00FE7CC6"/>
    <w:rsid w:val="00FE7DAD"/>
    <w:rsid w:val="00FE7F3E"/>
    <w:rsid w:val="00FE7FFD"/>
    <w:rsid w:val="00FF033A"/>
    <w:rsid w:val="00FF039B"/>
    <w:rsid w:val="00FF03E4"/>
    <w:rsid w:val="00FF04AF"/>
    <w:rsid w:val="00FF0620"/>
    <w:rsid w:val="00FF0964"/>
    <w:rsid w:val="00FF0C29"/>
    <w:rsid w:val="00FF0C72"/>
    <w:rsid w:val="00FF0F67"/>
    <w:rsid w:val="00FF1313"/>
    <w:rsid w:val="00FF13DB"/>
    <w:rsid w:val="00FF15D2"/>
    <w:rsid w:val="00FF1601"/>
    <w:rsid w:val="00FF16F2"/>
    <w:rsid w:val="00FF171B"/>
    <w:rsid w:val="00FF174D"/>
    <w:rsid w:val="00FF194C"/>
    <w:rsid w:val="00FF1A48"/>
    <w:rsid w:val="00FF1A50"/>
    <w:rsid w:val="00FF1ABD"/>
    <w:rsid w:val="00FF1C9B"/>
    <w:rsid w:val="00FF1CFE"/>
    <w:rsid w:val="00FF1D01"/>
    <w:rsid w:val="00FF1D6A"/>
    <w:rsid w:val="00FF1F9B"/>
    <w:rsid w:val="00FF2087"/>
    <w:rsid w:val="00FF20DB"/>
    <w:rsid w:val="00FF2142"/>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EAE"/>
    <w:rsid w:val="00FF3F61"/>
    <w:rsid w:val="00FF4098"/>
    <w:rsid w:val="00FF4166"/>
    <w:rsid w:val="00FF426A"/>
    <w:rsid w:val="00FF426E"/>
    <w:rsid w:val="00FF4481"/>
    <w:rsid w:val="00FF4910"/>
    <w:rsid w:val="00FF4B1E"/>
    <w:rsid w:val="00FF4E17"/>
    <w:rsid w:val="00FF4E50"/>
    <w:rsid w:val="00FF4F92"/>
    <w:rsid w:val="00FF52E1"/>
    <w:rsid w:val="00FF54EB"/>
    <w:rsid w:val="00FF562D"/>
    <w:rsid w:val="00FF5651"/>
    <w:rsid w:val="00FF56EF"/>
    <w:rsid w:val="00FF5989"/>
    <w:rsid w:val="00FF59E9"/>
    <w:rsid w:val="00FF5AC9"/>
    <w:rsid w:val="00FF5B32"/>
    <w:rsid w:val="00FF5B6B"/>
    <w:rsid w:val="00FF5E70"/>
    <w:rsid w:val="00FF5E75"/>
    <w:rsid w:val="00FF5F3E"/>
    <w:rsid w:val="00FF5F80"/>
    <w:rsid w:val="00FF604D"/>
    <w:rsid w:val="00FF6234"/>
    <w:rsid w:val="00FF652E"/>
    <w:rsid w:val="00FF66E5"/>
    <w:rsid w:val="00FF6761"/>
    <w:rsid w:val="00FF6822"/>
    <w:rsid w:val="00FF6880"/>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1AE43"/>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8899"/>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363A0"/>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AF21B1"/>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1BB83B"/>
    <w:rsid w:val="0A20120A"/>
    <w:rsid w:val="0A21CC6E"/>
    <w:rsid w:val="0A2CD7AD"/>
    <w:rsid w:val="0A36753B"/>
    <w:rsid w:val="0A385509"/>
    <w:rsid w:val="0A3EC381"/>
    <w:rsid w:val="0A3F2BB3"/>
    <w:rsid w:val="0A41244D"/>
    <w:rsid w:val="0A45F60B"/>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50D8E5"/>
    <w:rsid w:val="1051CE00"/>
    <w:rsid w:val="10522A25"/>
    <w:rsid w:val="10593A07"/>
    <w:rsid w:val="105DDF67"/>
    <w:rsid w:val="1061A37F"/>
    <w:rsid w:val="1067CA9D"/>
    <w:rsid w:val="106F0253"/>
    <w:rsid w:val="10756156"/>
    <w:rsid w:val="1085A810"/>
    <w:rsid w:val="108D442B"/>
    <w:rsid w:val="1093F886"/>
    <w:rsid w:val="1094D67D"/>
    <w:rsid w:val="109600CF"/>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6F03D6"/>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3EC655"/>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DA46AA"/>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9C5D89"/>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2F7D4"/>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57AE6"/>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3F560"/>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5E2530"/>
    <w:rsid w:val="2A611068"/>
    <w:rsid w:val="2A6D29C2"/>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5F9A"/>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8FF0A"/>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813D"/>
    <w:rsid w:val="3578AB6A"/>
    <w:rsid w:val="357C309A"/>
    <w:rsid w:val="35828C22"/>
    <w:rsid w:val="3583560D"/>
    <w:rsid w:val="35852B50"/>
    <w:rsid w:val="3590ECAE"/>
    <w:rsid w:val="359DEDCA"/>
    <w:rsid w:val="35A0B1FF"/>
    <w:rsid w:val="35A2664D"/>
    <w:rsid w:val="35A5AFCB"/>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5DFA3"/>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8C514"/>
    <w:rsid w:val="3B39B8D7"/>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0C221"/>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4B987"/>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B8BF"/>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390C5"/>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8821E7"/>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196014"/>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5C229"/>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2D9E10"/>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5C8921"/>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04AA9"/>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5D3CE3"/>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07D9B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258A1"/>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67AE1"/>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11167"/>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3BBE9E"/>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BD9DF"/>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BE5B0"/>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75C73E"/>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1D438E"/>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2674E7"/>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9142E39-38B3-4D48-A2D2-2951AAC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E4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qForma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5"/>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6"/>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6"/>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7"/>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8"/>
      </w:numPr>
    </w:pPr>
    <w:rPr>
      <w:rFonts w:ascii="SimSun" w:eastAsiaTheme="minorEastAsia" w:hAnsi="SimSun"/>
    </w:rPr>
  </w:style>
  <w:style w:type="paragraph" w:customStyle="1" w:styleId="listauto1">
    <w:name w:val="list auto 1"/>
    <w:basedOn w:val="Normal"/>
    <w:rsid w:val="00626E2F"/>
    <w:pPr>
      <w:numPr>
        <w:numId w:val="9"/>
      </w:numPr>
    </w:pPr>
  </w:style>
  <w:style w:type="paragraph" w:customStyle="1" w:styleId="listauto2">
    <w:name w:val="list auto 2"/>
    <w:basedOn w:val="Normal"/>
    <w:rsid w:val="00FB32A6"/>
    <w:pPr>
      <w:numPr>
        <w:ilvl w:val="1"/>
        <w:numId w:val="9"/>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10"/>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 w:type="character" w:customStyle="1" w:styleId="B10">
    <w:name w:val="B1 (文字)"/>
    <w:qFormat/>
    <w:rsid w:val="00841207"/>
    <w:rPr>
      <w:lang w:eastAsia="en-US"/>
    </w:rPr>
  </w:style>
  <w:style w:type="character" w:customStyle="1" w:styleId="B2Char">
    <w:name w:val="B2 Char"/>
    <w:link w:val="B2"/>
    <w:qFormat/>
    <w:rsid w:val="00841207"/>
    <w:rPr>
      <w:rFonts w:ascii="Times New Roman" w:hAnsi="Times New Roman"/>
      <w:lang w:val="en-GB"/>
    </w:rPr>
  </w:style>
  <w:style w:type="character" w:customStyle="1" w:styleId="ui-provider">
    <w:name w:val="ui-provider"/>
    <w:basedOn w:val="DefaultParagraphFont"/>
    <w:rsid w:val="0096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559">
      <w:bodyDiv w:val="1"/>
      <w:marLeft w:val="0"/>
      <w:marRight w:val="0"/>
      <w:marTop w:val="0"/>
      <w:marBottom w:val="0"/>
      <w:divBdr>
        <w:top w:val="none" w:sz="0" w:space="0" w:color="auto"/>
        <w:left w:val="none" w:sz="0" w:space="0" w:color="auto"/>
        <w:bottom w:val="none" w:sz="0" w:space="0" w:color="auto"/>
        <w:right w:val="none" w:sz="0" w:space="0" w:color="auto"/>
      </w:divBdr>
      <w:divsChild>
        <w:div w:id="596334217">
          <w:marLeft w:val="0"/>
          <w:marRight w:val="0"/>
          <w:marTop w:val="0"/>
          <w:marBottom w:val="0"/>
          <w:divBdr>
            <w:top w:val="none" w:sz="0" w:space="0" w:color="auto"/>
            <w:left w:val="none" w:sz="0" w:space="0" w:color="auto"/>
            <w:bottom w:val="none" w:sz="0" w:space="0" w:color="auto"/>
            <w:right w:val="none" w:sz="0" w:space="0" w:color="auto"/>
          </w:divBdr>
        </w:div>
        <w:div w:id="2052922019">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56722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393448">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0315177">
      <w:bodyDiv w:val="1"/>
      <w:marLeft w:val="0"/>
      <w:marRight w:val="0"/>
      <w:marTop w:val="0"/>
      <w:marBottom w:val="0"/>
      <w:divBdr>
        <w:top w:val="none" w:sz="0" w:space="0" w:color="auto"/>
        <w:left w:val="none" w:sz="0" w:space="0" w:color="auto"/>
        <w:bottom w:val="none" w:sz="0" w:space="0" w:color="auto"/>
        <w:right w:val="none" w:sz="0" w:space="0" w:color="auto"/>
      </w:divBdr>
      <w:divsChild>
        <w:div w:id="244649113">
          <w:marLeft w:val="0"/>
          <w:marRight w:val="0"/>
          <w:marTop w:val="0"/>
          <w:marBottom w:val="0"/>
          <w:divBdr>
            <w:top w:val="none" w:sz="0" w:space="0" w:color="auto"/>
            <w:left w:val="none" w:sz="0" w:space="0" w:color="auto"/>
            <w:bottom w:val="none" w:sz="0" w:space="0" w:color="auto"/>
            <w:right w:val="none" w:sz="0" w:space="0" w:color="auto"/>
          </w:divBdr>
          <w:divsChild>
            <w:div w:id="103351189">
              <w:marLeft w:val="0"/>
              <w:marRight w:val="0"/>
              <w:marTop w:val="0"/>
              <w:marBottom w:val="0"/>
              <w:divBdr>
                <w:top w:val="none" w:sz="0" w:space="0" w:color="auto"/>
                <w:left w:val="none" w:sz="0" w:space="0" w:color="auto"/>
                <w:bottom w:val="none" w:sz="0" w:space="0" w:color="auto"/>
                <w:right w:val="none" w:sz="0" w:space="0" w:color="auto"/>
              </w:divBdr>
            </w:div>
            <w:div w:id="103380388">
              <w:marLeft w:val="0"/>
              <w:marRight w:val="0"/>
              <w:marTop w:val="0"/>
              <w:marBottom w:val="0"/>
              <w:divBdr>
                <w:top w:val="none" w:sz="0" w:space="0" w:color="auto"/>
                <w:left w:val="none" w:sz="0" w:space="0" w:color="auto"/>
                <w:bottom w:val="none" w:sz="0" w:space="0" w:color="auto"/>
                <w:right w:val="none" w:sz="0" w:space="0" w:color="auto"/>
              </w:divBdr>
            </w:div>
            <w:div w:id="316108730">
              <w:marLeft w:val="0"/>
              <w:marRight w:val="0"/>
              <w:marTop w:val="0"/>
              <w:marBottom w:val="0"/>
              <w:divBdr>
                <w:top w:val="none" w:sz="0" w:space="0" w:color="auto"/>
                <w:left w:val="none" w:sz="0" w:space="0" w:color="auto"/>
                <w:bottom w:val="none" w:sz="0" w:space="0" w:color="auto"/>
                <w:right w:val="none" w:sz="0" w:space="0" w:color="auto"/>
              </w:divBdr>
            </w:div>
            <w:div w:id="441270403">
              <w:marLeft w:val="0"/>
              <w:marRight w:val="0"/>
              <w:marTop w:val="0"/>
              <w:marBottom w:val="0"/>
              <w:divBdr>
                <w:top w:val="none" w:sz="0" w:space="0" w:color="auto"/>
                <w:left w:val="none" w:sz="0" w:space="0" w:color="auto"/>
                <w:bottom w:val="none" w:sz="0" w:space="0" w:color="auto"/>
                <w:right w:val="none" w:sz="0" w:space="0" w:color="auto"/>
              </w:divBdr>
            </w:div>
            <w:div w:id="930552880">
              <w:marLeft w:val="0"/>
              <w:marRight w:val="0"/>
              <w:marTop w:val="0"/>
              <w:marBottom w:val="0"/>
              <w:divBdr>
                <w:top w:val="none" w:sz="0" w:space="0" w:color="auto"/>
                <w:left w:val="none" w:sz="0" w:space="0" w:color="auto"/>
                <w:bottom w:val="none" w:sz="0" w:space="0" w:color="auto"/>
                <w:right w:val="none" w:sz="0" w:space="0" w:color="auto"/>
              </w:divBdr>
            </w:div>
            <w:div w:id="1376008006">
              <w:marLeft w:val="0"/>
              <w:marRight w:val="0"/>
              <w:marTop w:val="0"/>
              <w:marBottom w:val="0"/>
              <w:divBdr>
                <w:top w:val="none" w:sz="0" w:space="0" w:color="auto"/>
                <w:left w:val="none" w:sz="0" w:space="0" w:color="auto"/>
                <w:bottom w:val="none" w:sz="0" w:space="0" w:color="auto"/>
                <w:right w:val="none" w:sz="0" w:space="0" w:color="auto"/>
              </w:divBdr>
            </w:div>
            <w:div w:id="1580359068">
              <w:marLeft w:val="0"/>
              <w:marRight w:val="0"/>
              <w:marTop w:val="0"/>
              <w:marBottom w:val="0"/>
              <w:divBdr>
                <w:top w:val="none" w:sz="0" w:space="0" w:color="auto"/>
                <w:left w:val="none" w:sz="0" w:space="0" w:color="auto"/>
                <w:bottom w:val="none" w:sz="0" w:space="0" w:color="auto"/>
                <w:right w:val="none" w:sz="0" w:space="0" w:color="auto"/>
              </w:divBdr>
            </w:div>
            <w:div w:id="1774203598">
              <w:marLeft w:val="0"/>
              <w:marRight w:val="0"/>
              <w:marTop w:val="0"/>
              <w:marBottom w:val="0"/>
              <w:divBdr>
                <w:top w:val="none" w:sz="0" w:space="0" w:color="auto"/>
                <w:left w:val="none" w:sz="0" w:space="0" w:color="auto"/>
                <w:bottom w:val="none" w:sz="0" w:space="0" w:color="auto"/>
                <w:right w:val="none" w:sz="0" w:space="0" w:color="auto"/>
              </w:divBdr>
            </w:div>
            <w:div w:id="1821464643">
              <w:marLeft w:val="0"/>
              <w:marRight w:val="0"/>
              <w:marTop w:val="0"/>
              <w:marBottom w:val="0"/>
              <w:divBdr>
                <w:top w:val="none" w:sz="0" w:space="0" w:color="auto"/>
                <w:left w:val="none" w:sz="0" w:space="0" w:color="auto"/>
                <w:bottom w:val="none" w:sz="0" w:space="0" w:color="auto"/>
                <w:right w:val="none" w:sz="0" w:space="0" w:color="auto"/>
              </w:divBdr>
            </w:div>
            <w:div w:id="1978416419">
              <w:marLeft w:val="0"/>
              <w:marRight w:val="0"/>
              <w:marTop w:val="0"/>
              <w:marBottom w:val="0"/>
              <w:divBdr>
                <w:top w:val="none" w:sz="0" w:space="0" w:color="auto"/>
                <w:left w:val="none" w:sz="0" w:space="0" w:color="auto"/>
                <w:bottom w:val="none" w:sz="0" w:space="0" w:color="auto"/>
                <w:right w:val="none" w:sz="0" w:space="0" w:color="auto"/>
              </w:divBdr>
            </w:div>
          </w:divsChild>
        </w:div>
        <w:div w:id="1400202801">
          <w:marLeft w:val="0"/>
          <w:marRight w:val="0"/>
          <w:marTop w:val="0"/>
          <w:marBottom w:val="0"/>
          <w:divBdr>
            <w:top w:val="none" w:sz="0" w:space="0" w:color="auto"/>
            <w:left w:val="none" w:sz="0" w:space="0" w:color="auto"/>
            <w:bottom w:val="none" w:sz="0" w:space="0" w:color="auto"/>
            <w:right w:val="none" w:sz="0" w:space="0" w:color="auto"/>
          </w:divBdr>
        </w:div>
      </w:divsChild>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68425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747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00114506">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340257">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6970851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30135">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26528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839264">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594360234">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961806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0353984">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892028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2731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85524544">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29813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16864850">
      <w:bodyDiv w:val="1"/>
      <w:marLeft w:val="0"/>
      <w:marRight w:val="0"/>
      <w:marTop w:val="0"/>
      <w:marBottom w:val="0"/>
      <w:divBdr>
        <w:top w:val="none" w:sz="0" w:space="0" w:color="auto"/>
        <w:left w:val="none" w:sz="0" w:space="0" w:color="auto"/>
        <w:bottom w:val="none" w:sz="0" w:space="0" w:color="auto"/>
        <w:right w:val="none" w:sz="0" w:space="0" w:color="auto"/>
      </w:divBdr>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2506928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50938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9903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083647773">
      <w:bodyDiv w:val="1"/>
      <w:marLeft w:val="0"/>
      <w:marRight w:val="0"/>
      <w:marTop w:val="0"/>
      <w:marBottom w:val="0"/>
      <w:divBdr>
        <w:top w:val="none" w:sz="0" w:space="0" w:color="auto"/>
        <w:left w:val="none" w:sz="0" w:space="0" w:color="auto"/>
        <w:bottom w:val="none" w:sz="0" w:space="0" w:color="auto"/>
        <w:right w:val="none" w:sz="0" w:space="0" w:color="auto"/>
      </w:divBdr>
    </w:div>
    <w:div w:id="1086805078">
      <w:bodyDiv w:val="1"/>
      <w:marLeft w:val="0"/>
      <w:marRight w:val="0"/>
      <w:marTop w:val="0"/>
      <w:marBottom w:val="0"/>
      <w:divBdr>
        <w:top w:val="none" w:sz="0" w:space="0" w:color="auto"/>
        <w:left w:val="none" w:sz="0" w:space="0" w:color="auto"/>
        <w:bottom w:val="none" w:sz="0" w:space="0" w:color="auto"/>
        <w:right w:val="none" w:sz="0" w:space="0" w:color="auto"/>
      </w:divBdr>
      <w:divsChild>
        <w:div w:id="143547280">
          <w:marLeft w:val="1800"/>
          <w:marRight w:val="0"/>
          <w:marTop w:val="0"/>
          <w:marBottom w:val="120"/>
          <w:divBdr>
            <w:top w:val="none" w:sz="0" w:space="0" w:color="auto"/>
            <w:left w:val="none" w:sz="0" w:space="0" w:color="auto"/>
            <w:bottom w:val="none" w:sz="0" w:space="0" w:color="auto"/>
            <w:right w:val="none" w:sz="0" w:space="0" w:color="auto"/>
          </w:divBdr>
        </w:div>
        <w:div w:id="1171876763">
          <w:marLeft w:val="1800"/>
          <w:marRight w:val="0"/>
          <w:marTop w:val="0"/>
          <w:marBottom w:val="120"/>
          <w:divBdr>
            <w:top w:val="none" w:sz="0" w:space="0" w:color="auto"/>
            <w:left w:val="none" w:sz="0" w:space="0" w:color="auto"/>
            <w:bottom w:val="none" w:sz="0" w:space="0" w:color="auto"/>
            <w:right w:val="none" w:sz="0" w:space="0" w:color="auto"/>
          </w:divBdr>
        </w:div>
        <w:div w:id="1600866798">
          <w:marLeft w:val="1800"/>
          <w:marRight w:val="0"/>
          <w:marTop w:val="0"/>
          <w:marBottom w:val="120"/>
          <w:divBdr>
            <w:top w:val="none" w:sz="0" w:space="0" w:color="auto"/>
            <w:left w:val="none" w:sz="0" w:space="0" w:color="auto"/>
            <w:bottom w:val="none" w:sz="0" w:space="0" w:color="auto"/>
            <w:right w:val="none" w:sz="0" w:space="0" w:color="auto"/>
          </w:divBdr>
        </w:div>
        <w:div w:id="1673802816">
          <w:marLeft w:val="1800"/>
          <w:marRight w:val="0"/>
          <w:marTop w:val="0"/>
          <w:marBottom w:val="120"/>
          <w:divBdr>
            <w:top w:val="none" w:sz="0" w:space="0" w:color="auto"/>
            <w:left w:val="none" w:sz="0" w:space="0" w:color="auto"/>
            <w:bottom w:val="none" w:sz="0" w:space="0" w:color="auto"/>
            <w:right w:val="none" w:sz="0" w:space="0" w:color="auto"/>
          </w:divBdr>
        </w:div>
      </w:divsChild>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17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63478604">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599139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94230">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8797729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14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2713009">
      <w:bodyDiv w:val="1"/>
      <w:marLeft w:val="0"/>
      <w:marRight w:val="0"/>
      <w:marTop w:val="0"/>
      <w:marBottom w:val="0"/>
      <w:divBdr>
        <w:top w:val="none" w:sz="0" w:space="0" w:color="auto"/>
        <w:left w:val="none" w:sz="0" w:space="0" w:color="auto"/>
        <w:bottom w:val="none" w:sz="0" w:space="0" w:color="auto"/>
        <w:right w:val="none" w:sz="0" w:space="0" w:color="auto"/>
      </w:divBdr>
      <w:divsChild>
        <w:div w:id="208955938">
          <w:marLeft w:val="0"/>
          <w:marRight w:val="0"/>
          <w:marTop w:val="0"/>
          <w:marBottom w:val="0"/>
          <w:divBdr>
            <w:top w:val="none" w:sz="0" w:space="0" w:color="auto"/>
            <w:left w:val="none" w:sz="0" w:space="0" w:color="auto"/>
            <w:bottom w:val="none" w:sz="0" w:space="0" w:color="auto"/>
            <w:right w:val="none" w:sz="0" w:space="0" w:color="auto"/>
          </w:divBdr>
          <w:divsChild>
            <w:div w:id="33116028">
              <w:marLeft w:val="0"/>
              <w:marRight w:val="0"/>
              <w:marTop w:val="0"/>
              <w:marBottom w:val="0"/>
              <w:divBdr>
                <w:top w:val="none" w:sz="0" w:space="0" w:color="auto"/>
                <w:left w:val="none" w:sz="0" w:space="0" w:color="auto"/>
                <w:bottom w:val="none" w:sz="0" w:space="0" w:color="auto"/>
                <w:right w:val="none" w:sz="0" w:space="0" w:color="auto"/>
              </w:divBdr>
            </w:div>
            <w:div w:id="215825500">
              <w:marLeft w:val="0"/>
              <w:marRight w:val="0"/>
              <w:marTop w:val="0"/>
              <w:marBottom w:val="0"/>
              <w:divBdr>
                <w:top w:val="none" w:sz="0" w:space="0" w:color="auto"/>
                <w:left w:val="none" w:sz="0" w:space="0" w:color="auto"/>
                <w:bottom w:val="none" w:sz="0" w:space="0" w:color="auto"/>
                <w:right w:val="none" w:sz="0" w:space="0" w:color="auto"/>
              </w:divBdr>
            </w:div>
            <w:div w:id="227348184">
              <w:marLeft w:val="0"/>
              <w:marRight w:val="0"/>
              <w:marTop w:val="0"/>
              <w:marBottom w:val="0"/>
              <w:divBdr>
                <w:top w:val="none" w:sz="0" w:space="0" w:color="auto"/>
                <w:left w:val="none" w:sz="0" w:space="0" w:color="auto"/>
                <w:bottom w:val="none" w:sz="0" w:space="0" w:color="auto"/>
                <w:right w:val="none" w:sz="0" w:space="0" w:color="auto"/>
              </w:divBdr>
            </w:div>
            <w:div w:id="1535341069">
              <w:marLeft w:val="0"/>
              <w:marRight w:val="0"/>
              <w:marTop w:val="0"/>
              <w:marBottom w:val="0"/>
              <w:divBdr>
                <w:top w:val="none" w:sz="0" w:space="0" w:color="auto"/>
                <w:left w:val="none" w:sz="0" w:space="0" w:color="auto"/>
                <w:bottom w:val="none" w:sz="0" w:space="0" w:color="auto"/>
                <w:right w:val="none" w:sz="0" w:space="0" w:color="auto"/>
              </w:divBdr>
            </w:div>
            <w:div w:id="1535733056">
              <w:marLeft w:val="0"/>
              <w:marRight w:val="0"/>
              <w:marTop w:val="0"/>
              <w:marBottom w:val="0"/>
              <w:divBdr>
                <w:top w:val="none" w:sz="0" w:space="0" w:color="auto"/>
                <w:left w:val="none" w:sz="0" w:space="0" w:color="auto"/>
                <w:bottom w:val="none" w:sz="0" w:space="0" w:color="auto"/>
                <w:right w:val="none" w:sz="0" w:space="0" w:color="auto"/>
              </w:divBdr>
            </w:div>
            <w:div w:id="1608350132">
              <w:marLeft w:val="0"/>
              <w:marRight w:val="0"/>
              <w:marTop w:val="0"/>
              <w:marBottom w:val="0"/>
              <w:divBdr>
                <w:top w:val="none" w:sz="0" w:space="0" w:color="auto"/>
                <w:left w:val="none" w:sz="0" w:space="0" w:color="auto"/>
                <w:bottom w:val="none" w:sz="0" w:space="0" w:color="auto"/>
                <w:right w:val="none" w:sz="0" w:space="0" w:color="auto"/>
              </w:divBdr>
            </w:div>
            <w:div w:id="1643147365">
              <w:marLeft w:val="0"/>
              <w:marRight w:val="0"/>
              <w:marTop w:val="0"/>
              <w:marBottom w:val="0"/>
              <w:divBdr>
                <w:top w:val="none" w:sz="0" w:space="0" w:color="auto"/>
                <w:left w:val="none" w:sz="0" w:space="0" w:color="auto"/>
                <w:bottom w:val="none" w:sz="0" w:space="0" w:color="auto"/>
                <w:right w:val="none" w:sz="0" w:space="0" w:color="auto"/>
              </w:divBdr>
            </w:div>
            <w:div w:id="1659382122">
              <w:marLeft w:val="0"/>
              <w:marRight w:val="0"/>
              <w:marTop w:val="0"/>
              <w:marBottom w:val="0"/>
              <w:divBdr>
                <w:top w:val="none" w:sz="0" w:space="0" w:color="auto"/>
                <w:left w:val="none" w:sz="0" w:space="0" w:color="auto"/>
                <w:bottom w:val="none" w:sz="0" w:space="0" w:color="auto"/>
                <w:right w:val="none" w:sz="0" w:space="0" w:color="auto"/>
              </w:divBdr>
            </w:div>
            <w:div w:id="1944535158">
              <w:marLeft w:val="0"/>
              <w:marRight w:val="0"/>
              <w:marTop w:val="0"/>
              <w:marBottom w:val="0"/>
              <w:divBdr>
                <w:top w:val="none" w:sz="0" w:space="0" w:color="auto"/>
                <w:left w:val="none" w:sz="0" w:space="0" w:color="auto"/>
                <w:bottom w:val="none" w:sz="0" w:space="0" w:color="auto"/>
                <w:right w:val="none" w:sz="0" w:space="0" w:color="auto"/>
              </w:divBdr>
            </w:div>
            <w:div w:id="2063941716">
              <w:marLeft w:val="0"/>
              <w:marRight w:val="0"/>
              <w:marTop w:val="0"/>
              <w:marBottom w:val="0"/>
              <w:divBdr>
                <w:top w:val="none" w:sz="0" w:space="0" w:color="auto"/>
                <w:left w:val="none" w:sz="0" w:space="0" w:color="auto"/>
                <w:bottom w:val="none" w:sz="0" w:space="0" w:color="auto"/>
                <w:right w:val="none" w:sz="0" w:space="0" w:color="auto"/>
              </w:divBdr>
            </w:div>
          </w:divsChild>
        </w:div>
        <w:div w:id="1333264447">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189701">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720169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0471916">
      <w:bodyDiv w:val="1"/>
      <w:marLeft w:val="0"/>
      <w:marRight w:val="0"/>
      <w:marTop w:val="0"/>
      <w:marBottom w:val="0"/>
      <w:divBdr>
        <w:top w:val="none" w:sz="0" w:space="0" w:color="auto"/>
        <w:left w:val="none" w:sz="0" w:space="0" w:color="auto"/>
        <w:bottom w:val="none" w:sz="0" w:space="0" w:color="auto"/>
        <w:right w:val="none" w:sz="0" w:space="0" w:color="auto"/>
      </w:divBdr>
    </w:div>
    <w:div w:id="2082826792">
      <w:bodyDiv w:val="1"/>
      <w:marLeft w:val="0"/>
      <w:marRight w:val="0"/>
      <w:marTop w:val="0"/>
      <w:marBottom w:val="0"/>
      <w:divBdr>
        <w:top w:val="none" w:sz="0" w:space="0" w:color="auto"/>
        <w:left w:val="none" w:sz="0" w:space="0" w:color="auto"/>
        <w:bottom w:val="none" w:sz="0" w:space="0" w:color="auto"/>
        <w:right w:val="none" w:sz="0" w:space="0" w:color="auto"/>
      </w:divBdr>
      <w:divsChild>
        <w:div w:id="997613151">
          <w:marLeft w:val="0"/>
          <w:marRight w:val="0"/>
          <w:marTop w:val="0"/>
          <w:marBottom w:val="0"/>
          <w:divBdr>
            <w:top w:val="none" w:sz="0" w:space="0" w:color="auto"/>
            <w:left w:val="none" w:sz="0" w:space="0" w:color="auto"/>
            <w:bottom w:val="none" w:sz="0" w:space="0" w:color="auto"/>
            <w:right w:val="none" w:sz="0" w:space="0" w:color="auto"/>
          </w:divBdr>
        </w:div>
        <w:div w:id="2031448809">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152176">
      <w:bodyDiv w:val="1"/>
      <w:marLeft w:val="0"/>
      <w:marRight w:val="0"/>
      <w:marTop w:val="0"/>
      <w:marBottom w:val="0"/>
      <w:divBdr>
        <w:top w:val="none" w:sz="0" w:space="0" w:color="auto"/>
        <w:left w:val="none" w:sz="0" w:space="0" w:color="auto"/>
        <w:bottom w:val="none" w:sz="0" w:space="0" w:color="auto"/>
        <w:right w:val="none" w:sz="0" w:space="0" w:color="auto"/>
      </w:divBdr>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1C09C03-9585-4B32-8E89-07FDC24FE168}">
    <t:Anchor>
      <t:Comment id="1012148363"/>
    </t:Anchor>
    <t:History>
      <t:Event id="{0875D2DC-0CD2-4119-88A1-E2FDCBE9A2C5}" time="2024-08-05T07:43:40.412Z">
        <t:Attribution userId="S::istvan.kovacs@nokia.com::5bc7ff1a-9388-4f5f-9f40-ff0c00dbcc98" userProvider="AD" userName="Istvan Kovacs (Nokia)"/>
        <t:Anchor>
          <t:Comment id="1012148363"/>
        </t:Anchor>
        <t:Create/>
      </t:Event>
      <t:Event id="{1F12273D-D569-4C7F-B209-3D2BDF46E783}" time="2024-08-05T07:43:40.412Z">
        <t:Attribution userId="S::istvan.kovacs@nokia.com::5bc7ff1a-9388-4f5f-9f40-ff0c00dbcc98" userProvider="AD" userName="Istvan Kovacs (Nokia)"/>
        <t:Anchor>
          <t:Comment id="1012148363"/>
        </t:Anchor>
        <t:Assign userId="S::keeth.jayasinghe@nokia.com::c9918162-d189-4dac-b2bb-346b5f0a7cf2" userProvider="AD" userName="Keeth Jayasinghe (Nokia)"/>
      </t:Event>
      <t:Event id="{59282EF0-ECF3-4FEC-A445-0261F88DAD63}" time="2024-08-05T07:43:40.412Z">
        <t:Attribution userId="S::istvan.kovacs@nokia.com::5bc7ff1a-9388-4f5f-9f40-ff0c00dbcc98" userProvider="AD" userName="Istvan Kovacs (Nokia)"/>
        <t:Anchor>
          <t:Comment id="1012148363"/>
        </t:Anchor>
        <t:SetTitle title="@Keeth Jayasinghe (Nokia) , @Sakira Hassan (Nokia) , @Jerediah Fevold (Nokia) : I have updated some parts. The model transfer case z4 section still needs better alignment with our CSI tdoc/concepts."/>
      </t:Event>
      <t:Event id="{062798DA-E0C9-4125-8A20-A20E7EE47ADF}" time="2024-08-08T06:45:17.167Z">
        <t:Attribution userId="S::keeth.jayasinghe@nokia.com::c9918162-d189-4dac-b2bb-346b5f0a7cf2" userProvider="AD" userName="Keeth Jayasingh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RBI5PAMIO524-1616901215-33839</_dlc_DocId>
    <_dlc_DocIdUrl xmlns="71c5aaf6-e6ce-465b-b873-5148d2a4c105">
      <Url>https://nokia.sharepoint.com/sites/gxp/_layouts/15/DocIdRedir.aspx?ID=RBI5PAMIO524-1616901215-33839</Url>
      <Description>RBI5PAMIO524-1616901215-33839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schemas.microsoft.com/office/2006/documentManagement/types"/>
    <ds:schemaRef ds:uri="http://purl.org/dc/dcmitype/"/>
    <ds:schemaRef ds:uri="http://purl.org/dc/terms/"/>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3C9314E-5397-4073-BA35-A6CEA9DA2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E098DF-A828-42AA-B447-6E6DC047BC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1934</TotalTime>
  <Pages>9</Pages>
  <Words>4890</Words>
  <Characters>26898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6688</cp:revision>
  <cp:lastPrinted>2024-03-10T01:58:00Z</cp:lastPrinted>
  <dcterms:created xsi:type="dcterms:W3CDTF">2023-01-13T22:07:00Z</dcterms:created>
  <dcterms:modified xsi:type="dcterms:W3CDTF">2024-11-08T07:33:00Z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14e4b91cd397349f088f6675053cb0510e44002d775b77aa3af925bdafbf46b9</vt:lpwstr>
  </property>
  <property fmtid="{D5CDD505-2E9C-101B-9397-08002B2CF9AE}" pid="8" name="MediaServiceImageTags">
    <vt:lpwstr/>
  </property>
  <property fmtid="{D5CDD505-2E9C-101B-9397-08002B2CF9AE}" pid="9" name="_dlc_DocIdItemGuid">
    <vt:lpwstr>b20e29b4-4315-4f95-ae4e-858f6f259e04</vt:lpwstr>
  </property>
</Properties>
</file>